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E805CAC" w14:textId="7A2482C1" w:rsidR="003B6BBB" w:rsidRDefault="009D5FA5" w:rsidP="00F90327">
      <w:pPr>
        <w:ind w:left="-851"/>
      </w:pPr>
      <w:r w:rsidRPr="009D5FA5">
        <w:rPr>
          <w:noProof/>
        </w:rPr>
        <w:drawing>
          <wp:anchor distT="0" distB="0" distL="114300" distR="114300" simplePos="0" relativeHeight="251655167" behindDoc="0" locked="0" layoutInCell="1" allowOverlap="1" wp14:anchorId="368FF6EE" wp14:editId="2A2A0F24">
            <wp:simplePos x="0" y="0"/>
            <wp:positionH relativeFrom="column">
              <wp:posOffset>-624205</wp:posOffset>
            </wp:positionH>
            <wp:positionV relativeFrom="paragraph">
              <wp:posOffset>-1133475</wp:posOffset>
            </wp:positionV>
            <wp:extent cx="7560310" cy="10692130"/>
            <wp:effectExtent l="0" t="0" r="2540" b="0"/>
            <wp:wrapNone/>
            <wp:docPr id="2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1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r w:rsidRPr="009D5FA5">
        <w:rPr>
          <w:noProof/>
        </w:rPr>
        <mc:AlternateContent>
          <mc:Choice Requires="wps">
            <w:drawing>
              <wp:anchor distT="0" distB="0" distL="114300" distR="114300" simplePos="0" relativeHeight="251656191" behindDoc="0" locked="0" layoutInCell="1" allowOverlap="1" wp14:anchorId="58277EF4" wp14:editId="178CF541">
                <wp:simplePos x="0" y="0"/>
                <wp:positionH relativeFrom="column">
                  <wp:posOffset>4137347</wp:posOffset>
                </wp:positionH>
                <wp:positionV relativeFrom="paragraph">
                  <wp:posOffset>-613410</wp:posOffset>
                </wp:positionV>
                <wp:extent cx="2364740" cy="716915"/>
                <wp:effectExtent l="0" t="0" r="0" b="6985"/>
                <wp:wrapNone/>
                <wp:docPr id="30" name="AutoShape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64740" cy="716915"/>
                        </a:xfrm>
                        <a:custGeom>
                          <a:avLst/>
                          <a:gdLst>
                            <a:gd name="T0" fmla="+- 0 7859 7462"/>
                            <a:gd name="T1" fmla="*/ T0 w 3724"/>
                            <a:gd name="T2" fmla="+- 0 2612 1762"/>
                            <a:gd name="T3" fmla="*/ 2612 h 1129"/>
                            <a:gd name="T4" fmla="+- 0 7660 7462"/>
                            <a:gd name="T5" fmla="*/ T4 w 3724"/>
                            <a:gd name="T6" fmla="+- 0 2879 1762"/>
                            <a:gd name="T7" fmla="*/ 2879 h 1129"/>
                            <a:gd name="T8" fmla="+- 0 8634 7462"/>
                            <a:gd name="T9" fmla="*/ T8 w 3724"/>
                            <a:gd name="T10" fmla="+- 0 2431 1762"/>
                            <a:gd name="T11" fmla="*/ 2431 h 1129"/>
                            <a:gd name="T12" fmla="+- 0 8385 7462"/>
                            <a:gd name="T13" fmla="*/ T12 w 3724"/>
                            <a:gd name="T14" fmla="+- 0 2347 1762"/>
                            <a:gd name="T15" fmla="*/ 2347 h 1129"/>
                            <a:gd name="T16" fmla="+- 0 8205 7462"/>
                            <a:gd name="T17" fmla="*/ T16 w 3724"/>
                            <a:gd name="T18" fmla="+- 0 2428 1762"/>
                            <a:gd name="T19" fmla="*/ 2428 h 1129"/>
                            <a:gd name="T20" fmla="+- 0 8132 7462"/>
                            <a:gd name="T21" fmla="*/ T20 w 3724"/>
                            <a:gd name="T22" fmla="+- 0 2591 1762"/>
                            <a:gd name="T23" fmla="*/ 2591 h 1129"/>
                            <a:gd name="T24" fmla="+- 0 8173 7462"/>
                            <a:gd name="T25" fmla="*/ T24 w 3724"/>
                            <a:gd name="T26" fmla="+- 0 2767 1762"/>
                            <a:gd name="T27" fmla="*/ 2767 h 1129"/>
                            <a:gd name="T28" fmla="+- 0 8323 7462"/>
                            <a:gd name="T29" fmla="*/ T28 w 3724"/>
                            <a:gd name="T30" fmla="+- 0 2877 1762"/>
                            <a:gd name="T31" fmla="*/ 2877 h 1129"/>
                            <a:gd name="T32" fmla="+- 0 8578 7462"/>
                            <a:gd name="T33" fmla="*/ T32 w 3724"/>
                            <a:gd name="T34" fmla="+- 0 2849 1762"/>
                            <a:gd name="T35" fmla="*/ 2849 h 1129"/>
                            <a:gd name="T36" fmla="+- 0 8476 7462"/>
                            <a:gd name="T37" fmla="*/ T36 w 3724"/>
                            <a:gd name="T38" fmla="+- 0 2708 1762"/>
                            <a:gd name="T39" fmla="*/ 2708 h 1129"/>
                            <a:gd name="T40" fmla="+- 0 8352 7462"/>
                            <a:gd name="T41" fmla="*/ T40 w 3724"/>
                            <a:gd name="T42" fmla="+- 0 2701 1762"/>
                            <a:gd name="T43" fmla="*/ 2701 h 1129"/>
                            <a:gd name="T44" fmla="+- 0 8340 7462"/>
                            <a:gd name="T45" fmla="*/ T44 w 3724"/>
                            <a:gd name="T46" fmla="+- 0 2551 1762"/>
                            <a:gd name="T47" fmla="*/ 2551 h 1129"/>
                            <a:gd name="T48" fmla="+- 0 8459 7462"/>
                            <a:gd name="T49" fmla="*/ T48 w 3724"/>
                            <a:gd name="T50" fmla="+- 0 2515 1762"/>
                            <a:gd name="T51" fmla="*/ 2515 h 1129"/>
                            <a:gd name="T52" fmla="+- 0 9269 7462"/>
                            <a:gd name="T53" fmla="*/ T52 w 3724"/>
                            <a:gd name="T54" fmla="+- 0 2565 1762"/>
                            <a:gd name="T55" fmla="*/ 2565 h 1129"/>
                            <a:gd name="T56" fmla="+- 0 9217 7462"/>
                            <a:gd name="T57" fmla="*/ T56 w 3724"/>
                            <a:gd name="T58" fmla="+- 0 2447 1762"/>
                            <a:gd name="T59" fmla="*/ 2447 h 1129"/>
                            <a:gd name="T60" fmla="+- 0 9070 7462"/>
                            <a:gd name="T61" fmla="*/ T60 w 3724"/>
                            <a:gd name="T62" fmla="+- 0 2356 1762"/>
                            <a:gd name="T63" fmla="*/ 2356 h 1129"/>
                            <a:gd name="T64" fmla="+- 0 8937 7462"/>
                            <a:gd name="T65" fmla="*/ T64 w 3724"/>
                            <a:gd name="T66" fmla="+- 0 2493 1762"/>
                            <a:gd name="T67" fmla="*/ 2493 h 1129"/>
                            <a:gd name="T68" fmla="+- 0 9042 7462"/>
                            <a:gd name="T69" fmla="*/ T68 w 3724"/>
                            <a:gd name="T70" fmla="+- 0 2502 1762"/>
                            <a:gd name="T71" fmla="*/ 2502 h 1129"/>
                            <a:gd name="T72" fmla="+- 0 9020 7462"/>
                            <a:gd name="T73" fmla="*/ T72 w 3724"/>
                            <a:gd name="T74" fmla="+- 0 2347 1762"/>
                            <a:gd name="T75" fmla="*/ 2347 h 1129"/>
                            <a:gd name="T76" fmla="+- 0 8814 7462"/>
                            <a:gd name="T77" fmla="*/ T76 w 3724"/>
                            <a:gd name="T78" fmla="+- 0 2395 1762"/>
                            <a:gd name="T79" fmla="*/ 2395 h 1129"/>
                            <a:gd name="T80" fmla="+- 0 8710 7462"/>
                            <a:gd name="T81" fmla="*/ T80 w 3724"/>
                            <a:gd name="T82" fmla="+- 0 2543 1762"/>
                            <a:gd name="T83" fmla="*/ 2543 h 1129"/>
                            <a:gd name="T84" fmla="+- 0 8711 7462"/>
                            <a:gd name="T85" fmla="*/ T84 w 3724"/>
                            <a:gd name="T86" fmla="+- 0 2701 1762"/>
                            <a:gd name="T87" fmla="*/ 2701 h 1129"/>
                            <a:gd name="T88" fmla="+- 0 8815 7462"/>
                            <a:gd name="T89" fmla="*/ T88 w 3724"/>
                            <a:gd name="T90" fmla="+- 0 2843 1762"/>
                            <a:gd name="T91" fmla="*/ 2843 h 1129"/>
                            <a:gd name="T92" fmla="+- 0 9033 7462"/>
                            <a:gd name="T93" fmla="*/ T92 w 3724"/>
                            <a:gd name="T94" fmla="+- 0 2887 1762"/>
                            <a:gd name="T95" fmla="*/ 2887 h 1129"/>
                            <a:gd name="T96" fmla="+- 0 9243 7462"/>
                            <a:gd name="T97" fmla="*/ T96 w 3724"/>
                            <a:gd name="T98" fmla="+- 0 2754 1762"/>
                            <a:gd name="T99" fmla="*/ 2754 h 1129"/>
                            <a:gd name="T100" fmla="+- 0 9037 7462"/>
                            <a:gd name="T101" fmla="*/ T100 w 3724"/>
                            <a:gd name="T102" fmla="+- 0 2746 1762"/>
                            <a:gd name="T103" fmla="*/ 2746 h 1129"/>
                            <a:gd name="T104" fmla="+- 0 8932 7462"/>
                            <a:gd name="T105" fmla="*/ T104 w 3724"/>
                            <a:gd name="T106" fmla="+- 0 2735 1762"/>
                            <a:gd name="T107" fmla="*/ 2735 h 1129"/>
                            <a:gd name="T108" fmla="+- 0 9271 7462"/>
                            <a:gd name="T109" fmla="*/ T108 w 3724"/>
                            <a:gd name="T110" fmla="+- 0 2658 1762"/>
                            <a:gd name="T111" fmla="*/ 2658 h 1129"/>
                            <a:gd name="T112" fmla="+- 0 9860 7462"/>
                            <a:gd name="T113" fmla="*/ T112 w 3724"/>
                            <a:gd name="T114" fmla="+- 0 2511 1762"/>
                            <a:gd name="T115" fmla="*/ 2511 h 1129"/>
                            <a:gd name="T116" fmla="+- 0 9842 7462"/>
                            <a:gd name="T117" fmla="*/ T116 w 3724"/>
                            <a:gd name="T118" fmla="+- 0 2428 1762"/>
                            <a:gd name="T119" fmla="*/ 2428 h 1129"/>
                            <a:gd name="T120" fmla="+- 0 9750 7462"/>
                            <a:gd name="T121" fmla="*/ T120 w 3724"/>
                            <a:gd name="T122" fmla="+- 0 2351 1762"/>
                            <a:gd name="T123" fmla="*/ 2351 h 1129"/>
                            <a:gd name="T124" fmla="+- 0 9559 7462"/>
                            <a:gd name="T125" fmla="*/ T124 w 3724"/>
                            <a:gd name="T126" fmla="+- 0 2381 1762"/>
                            <a:gd name="T127" fmla="*/ 2381 h 1129"/>
                            <a:gd name="T128" fmla="+- 0 9524 7462"/>
                            <a:gd name="T129" fmla="*/ T128 w 3724"/>
                            <a:gd name="T130" fmla="+- 0 2879 1762"/>
                            <a:gd name="T131" fmla="*/ 2879 h 1129"/>
                            <a:gd name="T132" fmla="+- 0 9590 7462"/>
                            <a:gd name="T133" fmla="*/ T132 w 3724"/>
                            <a:gd name="T134" fmla="+- 0 2516 1762"/>
                            <a:gd name="T135" fmla="*/ 2516 h 1129"/>
                            <a:gd name="T136" fmla="+- 0 9662 7462"/>
                            <a:gd name="T137" fmla="*/ T136 w 3724"/>
                            <a:gd name="T138" fmla="+- 0 2539 1762"/>
                            <a:gd name="T139" fmla="*/ 2539 h 1129"/>
                            <a:gd name="T140" fmla="+- 0 10290 7462"/>
                            <a:gd name="T141" fmla="*/ T140 w 3724"/>
                            <a:gd name="T142" fmla="+- 0 2718 1762"/>
                            <a:gd name="T143" fmla="*/ 2718 h 1129"/>
                            <a:gd name="T144" fmla="+- 0 10196 7462"/>
                            <a:gd name="T145" fmla="*/ T144 w 3724"/>
                            <a:gd name="T146" fmla="+- 0 2715 1762"/>
                            <a:gd name="T147" fmla="*/ 2715 h 1129"/>
                            <a:gd name="T148" fmla="+- 0 10178 7462"/>
                            <a:gd name="T149" fmla="*/ T148 w 3724"/>
                            <a:gd name="T150" fmla="+- 0 2192 1762"/>
                            <a:gd name="T151" fmla="*/ 2192 h 1129"/>
                            <a:gd name="T152" fmla="+- 0 9989 7462"/>
                            <a:gd name="T153" fmla="*/ T152 w 3724"/>
                            <a:gd name="T154" fmla="+- 0 2759 1762"/>
                            <a:gd name="T155" fmla="*/ 2759 h 1129"/>
                            <a:gd name="T156" fmla="+- 0 10035 7462"/>
                            <a:gd name="T157" fmla="*/ T156 w 3724"/>
                            <a:gd name="T158" fmla="+- 0 2856 1762"/>
                            <a:gd name="T159" fmla="*/ 2856 h 1129"/>
                            <a:gd name="T160" fmla="+- 0 10130 7462"/>
                            <a:gd name="T161" fmla="*/ T160 w 3724"/>
                            <a:gd name="T162" fmla="+- 0 2890 1762"/>
                            <a:gd name="T163" fmla="*/ 2890 h 1129"/>
                            <a:gd name="T164" fmla="+- 0 10279 7462"/>
                            <a:gd name="T165" fmla="*/ T164 w 3724"/>
                            <a:gd name="T166" fmla="+- 0 2866 1762"/>
                            <a:gd name="T167" fmla="*/ 2866 h 1129"/>
                            <a:gd name="T168" fmla="+- 0 10563 7462"/>
                            <a:gd name="T169" fmla="*/ T168 w 3724"/>
                            <a:gd name="T170" fmla="+- 0 2356 1762"/>
                            <a:gd name="T171" fmla="*/ 2356 h 1129"/>
                            <a:gd name="T172" fmla="+- 0 10468 7462"/>
                            <a:gd name="T173" fmla="*/ T172 w 3724"/>
                            <a:gd name="T174" fmla="+- 0 2268 1762"/>
                            <a:gd name="T175" fmla="*/ 2268 h 1129"/>
                            <a:gd name="T176" fmla="+- 0 11150 7462"/>
                            <a:gd name="T177" fmla="*/ T176 w 3724"/>
                            <a:gd name="T178" fmla="+- 0 2688 1762"/>
                            <a:gd name="T179" fmla="*/ 2688 h 1129"/>
                            <a:gd name="T180" fmla="+- 0 11112 7462"/>
                            <a:gd name="T181" fmla="*/ T180 w 3724"/>
                            <a:gd name="T182" fmla="+- 0 2433 1762"/>
                            <a:gd name="T183" fmla="*/ 2433 h 1129"/>
                            <a:gd name="T184" fmla="+- 0 10764 7462"/>
                            <a:gd name="T185" fmla="*/ T184 w 3724"/>
                            <a:gd name="T186" fmla="+- 0 2363 1762"/>
                            <a:gd name="T187" fmla="*/ 2363 h 1129"/>
                            <a:gd name="T188" fmla="+- 0 10788 7462"/>
                            <a:gd name="T189" fmla="*/ T188 w 3724"/>
                            <a:gd name="T190" fmla="+- 0 2488 1762"/>
                            <a:gd name="T191" fmla="*/ 2488 h 1129"/>
                            <a:gd name="T192" fmla="+- 0 10927 7462"/>
                            <a:gd name="T193" fmla="*/ T192 w 3724"/>
                            <a:gd name="T194" fmla="+- 0 2483 1762"/>
                            <a:gd name="T195" fmla="*/ 2483 h 1129"/>
                            <a:gd name="T196" fmla="+- 0 10961 7462"/>
                            <a:gd name="T197" fmla="*/ T196 w 3724"/>
                            <a:gd name="T198" fmla="+- 0 2658 1762"/>
                            <a:gd name="T199" fmla="*/ 2658 h 1129"/>
                            <a:gd name="T200" fmla="+- 0 10916 7462"/>
                            <a:gd name="T201" fmla="*/ T200 w 3724"/>
                            <a:gd name="T202" fmla="+- 0 2745 1762"/>
                            <a:gd name="T203" fmla="*/ 2745 h 1129"/>
                            <a:gd name="T204" fmla="+- 0 10825 7462"/>
                            <a:gd name="T205" fmla="*/ T204 w 3724"/>
                            <a:gd name="T206" fmla="+- 0 2740 1762"/>
                            <a:gd name="T207" fmla="*/ 2740 h 1129"/>
                            <a:gd name="T208" fmla="+- 0 10830 7462"/>
                            <a:gd name="T209" fmla="*/ T208 w 3724"/>
                            <a:gd name="T210" fmla="+- 0 2661 1762"/>
                            <a:gd name="T211" fmla="*/ 2661 h 1129"/>
                            <a:gd name="T212" fmla="+- 0 10937 7462"/>
                            <a:gd name="T213" fmla="*/ T212 w 3724"/>
                            <a:gd name="T214" fmla="+- 0 2651 1762"/>
                            <a:gd name="T215" fmla="*/ 2651 h 1129"/>
                            <a:gd name="T216" fmla="+- 0 10855 7462"/>
                            <a:gd name="T217" fmla="*/ T216 w 3724"/>
                            <a:gd name="T218" fmla="+- 0 2542 1762"/>
                            <a:gd name="T219" fmla="*/ 2542 h 1129"/>
                            <a:gd name="T220" fmla="+- 0 10709 7462"/>
                            <a:gd name="T221" fmla="*/ T220 w 3724"/>
                            <a:gd name="T222" fmla="+- 0 2580 1762"/>
                            <a:gd name="T223" fmla="*/ 2580 h 1129"/>
                            <a:gd name="T224" fmla="+- 0 10634 7462"/>
                            <a:gd name="T225" fmla="*/ T224 w 3724"/>
                            <a:gd name="T226" fmla="+- 0 2683 1762"/>
                            <a:gd name="T227" fmla="*/ 2683 h 1129"/>
                            <a:gd name="T228" fmla="+- 0 10643 7462"/>
                            <a:gd name="T229" fmla="*/ T228 w 3724"/>
                            <a:gd name="T230" fmla="+- 0 2788 1762"/>
                            <a:gd name="T231" fmla="*/ 2788 h 1129"/>
                            <a:gd name="T232" fmla="+- 0 10723 7462"/>
                            <a:gd name="T233" fmla="*/ T232 w 3724"/>
                            <a:gd name="T234" fmla="+- 0 2869 1762"/>
                            <a:gd name="T235" fmla="*/ 2869 h 1129"/>
                            <a:gd name="T236" fmla="+- 0 10863 7462"/>
                            <a:gd name="T237" fmla="*/ T236 w 3724"/>
                            <a:gd name="T238" fmla="+- 0 2883 1762"/>
                            <a:gd name="T239" fmla="*/ 2883 h 1129"/>
                            <a:gd name="T240" fmla="+- 0 10994 7462"/>
                            <a:gd name="T241" fmla="*/ T240 w 3724"/>
                            <a:gd name="T242" fmla="+- 0 2817 1762"/>
                            <a:gd name="T243" fmla="*/ 2817 h 1129"/>
                            <a:gd name="T244" fmla="+- 0 11082 7462"/>
                            <a:gd name="T245" fmla="*/ T244 w 3724"/>
                            <a:gd name="T246" fmla="+- 0 2888 1762"/>
                            <a:gd name="T247" fmla="*/ 2888 h 1129"/>
                            <a:gd name="T248" fmla="+- 0 11174 7462"/>
                            <a:gd name="T249" fmla="*/ T248 w 3724"/>
                            <a:gd name="T250" fmla="+- 0 2882 1762"/>
                            <a:gd name="T251" fmla="*/ 2882 h 11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 ang="0">
                              <a:pos x="T249" y="T251"/>
                            </a:cxn>
                          </a:cxnLst>
                          <a:rect l="0" t="0" r="r" b="b"/>
                          <a:pathLst>
                            <a:path w="3724" h="1129">
                              <a:moveTo>
                                <a:pt x="668" y="1117"/>
                              </a:moveTo>
                              <a:lnTo>
                                <a:pt x="620" y="979"/>
                              </a:lnTo>
                              <a:lnTo>
                                <a:pt x="575" y="850"/>
                              </a:lnTo>
                              <a:lnTo>
                                <a:pt x="499" y="631"/>
                              </a:lnTo>
                              <a:lnTo>
                                <a:pt x="423" y="411"/>
                              </a:lnTo>
                              <a:lnTo>
                                <a:pt x="397" y="411"/>
                              </a:lnTo>
                              <a:lnTo>
                                <a:pt x="397" y="850"/>
                              </a:lnTo>
                              <a:lnTo>
                                <a:pt x="269" y="850"/>
                              </a:lnTo>
                              <a:lnTo>
                                <a:pt x="335" y="631"/>
                              </a:lnTo>
                              <a:lnTo>
                                <a:pt x="397" y="850"/>
                              </a:lnTo>
                              <a:lnTo>
                                <a:pt x="397" y="411"/>
                              </a:lnTo>
                              <a:lnTo>
                                <a:pt x="246" y="411"/>
                              </a:lnTo>
                              <a:lnTo>
                                <a:pt x="0" y="1117"/>
                              </a:lnTo>
                              <a:lnTo>
                                <a:pt x="198" y="1117"/>
                              </a:lnTo>
                              <a:lnTo>
                                <a:pt x="240" y="979"/>
                              </a:lnTo>
                              <a:lnTo>
                                <a:pt x="428" y="979"/>
                              </a:lnTo>
                              <a:lnTo>
                                <a:pt x="471" y="1117"/>
                              </a:lnTo>
                              <a:lnTo>
                                <a:pt x="668" y="1117"/>
                              </a:lnTo>
                              <a:moveTo>
                                <a:pt x="1212" y="726"/>
                              </a:moveTo>
                              <a:lnTo>
                                <a:pt x="1194" y="696"/>
                              </a:lnTo>
                              <a:lnTo>
                                <a:pt x="1172" y="669"/>
                              </a:lnTo>
                              <a:lnTo>
                                <a:pt x="1146" y="645"/>
                              </a:lnTo>
                              <a:lnTo>
                                <a:pt x="1116" y="624"/>
                              </a:lnTo>
                              <a:lnTo>
                                <a:pt x="1082" y="606"/>
                              </a:lnTo>
                              <a:lnTo>
                                <a:pt x="1044" y="594"/>
                              </a:lnTo>
                              <a:lnTo>
                                <a:pt x="1002" y="586"/>
                              </a:lnTo>
                              <a:lnTo>
                                <a:pt x="957" y="584"/>
                              </a:lnTo>
                              <a:lnTo>
                                <a:pt x="923" y="585"/>
                              </a:lnTo>
                              <a:lnTo>
                                <a:pt x="891" y="590"/>
                              </a:lnTo>
                              <a:lnTo>
                                <a:pt x="861" y="597"/>
                              </a:lnTo>
                              <a:lnTo>
                                <a:pt x="833" y="606"/>
                              </a:lnTo>
                              <a:lnTo>
                                <a:pt x="807" y="618"/>
                              </a:lnTo>
                              <a:lnTo>
                                <a:pt x="784" y="632"/>
                              </a:lnTo>
                              <a:lnTo>
                                <a:pt x="762" y="648"/>
                              </a:lnTo>
                              <a:lnTo>
                                <a:pt x="743" y="666"/>
                              </a:lnTo>
                              <a:lnTo>
                                <a:pt x="726" y="685"/>
                              </a:lnTo>
                              <a:lnTo>
                                <a:pt x="711" y="706"/>
                              </a:lnTo>
                              <a:lnTo>
                                <a:pt x="698" y="729"/>
                              </a:lnTo>
                              <a:lnTo>
                                <a:pt x="688" y="753"/>
                              </a:lnTo>
                              <a:lnTo>
                                <a:pt x="680" y="778"/>
                              </a:lnTo>
                              <a:lnTo>
                                <a:pt x="674" y="803"/>
                              </a:lnTo>
                              <a:lnTo>
                                <a:pt x="670" y="829"/>
                              </a:lnTo>
                              <a:lnTo>
                                <a:pt x="669" y="856"/>
                              </a:lnTo>
                              <a:lnTo>
                                <a:pt x="670" y="882"/>
                              </a:lnTo>
                              <a:lnTo>
                                <a:pt x="674" y="908"/>
                              </a:lnTo>
                              <a:lnTo>
                                <a:pt x="680" y="934"/>
                              </a:lnTo>
                              <a:lnTo>
                                <a:pt x="688" y="959"/>
                              </a:lnTo>
                              <a:lnTo>
                                <a:pt x="698" y="982"/>
                              </a:lnTo>
                              <a:lnTo>
                                <a:pt x="711" y="1005"/>
                              </a:lnTo>
                              <a:lnTo>
                                <a:pt x="726" y="1026"/>
                              </a:lnTo>
                              <a:lnTo>
                                <a:pt x="743" y="1045"/>
                              </a:lnTo>
                              <a:lnTo>
                                <a:pt x="762" y="1063"/>
                              </a:lnTo>
                              <a:lnTo>
                                <a:pt x="784" y="1079"/>
                              </a:lnTo>
                              <a:lnTo>
                                <a:pt x="807" y="1093"/>
                              </a:lnTo>
                              <a:lnTo>
                                <a:pt x="833" y="1105"/>
                              </a:lnTo>
                              <a:lnTo>
                                <a:pt x="861" y="1115"/>
                              </a:lnTo>
                              <a:lnTo>
                                <a:pt x="891" y="1122"/>
                              </a:lnTo>
                              <a:lnTo>
                                <a:pt x="923" y="1126"/>
                              </a:lnTo>
                              <a:lnTo>
                                <a:pt x="957" y="1127"/>
                              </a:lnTo>
                              <a:lnTo>
                                <a:pt x="1002" y="1125"/>
                              </a:lnTo>
                              <a:lnTo>
                                <a:pt x="1044" y="1117"/>
                              </a:lnTo>
                              <a:lnTo>
                                <a:pt x="1082" y="1105"/>
                              </a:lnTo>
                              <a:lnTo>
                                <a:pt x="1116" y="1087"/>
                              </a:lnTo>
                              <a:lnTo>
                                <a:pt x="1146" y="1066"/>
                              </a:lnTo>
                              <a:lnTo>
                                <a:pt x="1172" y="1042"/>
                              </a:lnTo>
                              <a:lnTo>
                                <a:pt x="1194" y="1015"/>
                              </a:lnTo>
                              <a:lnTo>
                                <a:pt x="1212" y="985"/>
                              </a:lnTo>
                              <a:lnTo>
                                <a:pt x="1156" y="968"/>
                              </a:lnTo>
                              <a:lnTo>
                                <a:pt x="1028" y="929"/>
                              </a:lnTo>
                              <a:lnTo>
                                <a:pt x="1014" y="946"/>
                              </a:lnTo>
                              <a:lnTo>
                                <a:pt x="997" y="958"/>
                              </a:lnTo>
                              <a:lnTo>
                                <a:pt x="977" y="966"/>
                              </a:lnTo>
                              <a:lnTo>
                                <a:pt x="956" y="968"/>
                              </a:lnTo>
                              <a:lnTo>
                                <a:pt x="937" y="966"/>
                              </a:lnTo>
                              <a:lnTo>
                                <a:pt x="920" y="961"/>
                              </a:lnTo>
                              <a:lnTo>
                                <a:pt x="904" y="952"/>
                              </a:lnTo>
                              <a:lnTo>
                                <a:pt x="890" y="939"/>
                              </a:lnTo>
                              <a:lnTo>
                                <a:pt x="878" y="922"/>
                              </a:lnTo>
                              <a:lnTo>
                                <a:pt x="870" y="903"/>
                              </a:lnTo>
                              <a:lnTo>
                                <a:pt x="865" y="881"/>
                              </a:lnTo>
                              <a:lnTo>
                                <a:pt x="863" y="856"/>
                              </a:lnTo>
                              <a:lnTo>
                                <a:pt x="865" y="830"/>
                              </a:lnTo>
                              <a:lnTo>
                                <a:pt x="870" y="808"/>
                              </a:lnTo>
                              <a:lnTo>
                                <a:pt x="878" y="789"/>
                              </a:lnTo>
                              <a:lnTo>
                                <a:pt x="890" y="773"/>
                              </a:lnTo>
                              <a:lnTo>
                                <a:pt x="904" y="760"/>
                              </a:lnTo>
                              <a:lnTo>
                                <a:pt x="920" y="751"/>
                              </a:lnTo>
                              <a:lnTo>
                                <a:pt x="937" y="745"/>
                              </a:lnTo>
                              <a:lnTo>
                                <a:pt x="956" y="743"/>
                              </a:lnTo>
                              <a:lnTo>
                                <a:pt x="977" y="746"/>
                              </a:lnTo>
                              <a:lnTo>
                                <a:pt x="997" y="753"/>
                              </a:lnTo>
                              <a:lnTo>
                                <a:pt x="1014" y="765"/>
                              </a:lnTo>
                              <a:lnTo>
                                <a:pt x="1028" y="782"/>
                              </a:lnTo>
                              <a:lnTo>
                                <a:pt x="1156" y="743"/>
                              </a:lnTo>
                              <a:lnTo>
                                <a:pt x="1212" y="726"/>
                              </a:lnTo>
                              <a:moveTo>
                                <a:pt x="1811" y="856"/>
                              </a:moveTo>
                              <a:lnTo>
                                <a:pt x="1810" y="829"/>
                              </a:lnTo>
                              <a:lnTo>
                                <a:pt x="1807" y="803"/>
                              </a:lnTo>
                              <a:lnTo>
                                <a:pt x="1806" y="800"/>
                              </a:lnTo>
                              <a:lnTo>
                                <a:pt x="1801" y="778"/>
                              </a:lnTo>
                              <a:lnTo>
                                <a:pt x="1793" y="753"/>
                              </a:lnTo>
                              <a:lnTo>
                                <a:pt x="1782" y="729"/>
                              </a:lnTo>
                              <a:lnTo>
                                <a:pt x="1777" y="718"/>
                              </a:lnTo>
                              <a:lnTo>
                                <a:pt x="1770" y="706"/>
                              </a:lnTo>
                              <a:lnTo>
                                <a:pt x="1755" y="685"/>
                              </a:lnTo>
                              <a:lnTo>
                                <a:pt x="1738" y="666"/>
                              </a:lnTo>
                              <a:lnTo>
                                <a:pt x="1719" y="648"/>
                              </a:lnTo>
                              <a:lnTo>
                                <a:pt x="1697" y="632"/>
                              </a:lnTo>
                              <a:lnTo>
                                <a:pt x="1674" y="618"/>
                              </a:lnTo>
                              <a:lnTo>
                                <a:pt x="1648" y="606"/>
                              </a:lnTo>
                              <a:lnTo>
                                <a:pt x="1620" y="597"/>
                              </a:lnTo>
                              <a:lnTo>
                                <a:pt x="1608" y="594"/>
                              </a:lnTo>
                              <a:lnTo>
                                <a:pt x="1608" y="800"/>
                              </a:lnTo>
                              <a:lnTo>
                                <a:pt x="1435" y="800"/>
                              </a:lnTo>
                              <a:lnTo>
                                <a:pt x="1439" y="782"/>
                              </a:lnTo>
                              <a:lnTo>
                                <a:pt x="1445" y="766"/>
                              </a:lnTo>
                              <a:lnTo>
                                <a:pt x="1453" y="752"/>
                              </a:lnTo>
                              <a:lnTo>
                                <a:pt x="1463" y="740"/>
                              </a:lnTo>
                              <a:lnTo>
                                <a:pt x="1475" y="731"/>
                              </a:lnTo>
                              <a:lnTo>
                                <a:pt x="1489" y="724"/>
                              </a:lnTo>
                              <a:lnTo>
                                <a:pt x="1505" y="720"/>
                              </a:lnTo>
                              <a:lnTo>
                                <a:pt x="1522" y="718"/>
                              </a:lnTo>
                              <a:lnTo>
                                <a:pt x="1539" y="720"/>
                              </a:lnTo>
                              <a:lnTo>
                                <a:pt x="1554" y="724"/>
                              </a:lnTo>
                              <a:lnTo>
                                <a:pt x="1568" y="731"/>
                              </a:lnTo>
                              <a:lnTo>
                                <a:pt x="1580" y="740"/>
                              </a:lnTo>
                              <a:lnTo>
                                <a:pt x="1591" y="752"/>
                              </a:lnTo>
                              <a:lnTo>
                                <a:pt x="1599" y="766"/>
                              </a:lnTo>
                              <a:lnTo>
                                <a:pt x="1605" y="782"/>
                              </a:lnTo>
                              <a:lnTo>
                                <a:pt x="1608" y="800"/>
                              </a:lnTo>
                              <a:lnTo>
                                <a:pt x="1608" y="594"/>
                              </a:lnTo>
                              <a:lnTo>
                                <a:pt x="1590" y="590"/>
                              </a:lnTo>
                              <a:lnTo>
                                <a:pt x="1558" y="585"/>
                              </a:lnTo>
                              <a:lnTo>
                                <a:pt x="1525" y="584"/>
                              </a:lnTo>
                              <a:lnTo>
                                <a:pt x="1490" y="585"/>
                              </a:lnTo>
                              <a:lnTo>
                                <a:pt x="1458" y="590"/>
                              </a:lnTo>
                              <a:lnTo>
                                <a:pt x="1428" y="597"/>
                              </a:lnTo>
                              <a:lnTo>
                                <a:pt x="1401" y="606"/>
                              </a:lnTo>
                              <a:lnTo>
                                <a:pt x="1375" y="619"/>
                              </a:lnTo>
                              <a:lnTo>
                                <a:pt x="1352" y="633"/>
                              </a:lnTo>
                              <a:lnTo>
                                <a:pt x="1330" y="649"/>
                              </a:lnTo>
                              <a:lnTo>
                                <a:pt x="1311" y="667"/>
                              </a:lnTo>
                              <a:lnTo>
                                <a:pt x="1294" y="686"/>
                              </a:lnTo>
                              <a:lnTo>
                                <a:pt x="1279" y="708"/>
                              </a:lnTo>
                              <a:lnTo>
                                <a:pt x="1267" y="731"/>
                              </a:lnTo>
                              <a:lnTo>
                                <a:pt x="1257" y="755"/>
                              </a:lnTo>
                              <a:lnTo>
                                <a:pt x="1248" y="781"/>
                              </a:lnTo>
                              <a:lnTo>
                                <a:pt x="1243" y="807"/>
                              </a:lnTo>
                              <a:lnTo>
                                <a:pt x="1239" y="835"/>
                              </a:lnTo>
                              <a:lnTo>
                                <a:pt x="1238" y="856"/>
                              </a:lnTo>
                              <a:lnTo>
                                <a:pt x="1238" y="866"/>
                              </a:lnTo>
                              <a:lnTo>
                                <a:pt x="1239" y="889"/>
                              </a:lnTo>
                              <a:lnTo>
                                <a:pt x="1243" y="914"/>
                              </a:lnTo>
                              <a:lnTo>
                                <a:pt x="1249" y="939"/>
                              </a:lnTo>
                              <a:lnTo>
                                <a:pt x="1257" y="963"/>
                              </a:lnTo>
                              <a:lnTo>
                                <a:pt x="1268" y="986"/>
                              </a:lnTo>
                              <a:lnTo>
                                <a:pt x="1280" y="1008"/>
                              </a:lnTo>
                              <a:lnTo>
                                <a:pt x="1295" y="1029"/>
                              </a:lnTo>
                              <a:lnTo>
                                <a:pt x="1312" y="1048"/>
                              </a:lnTo>
                              <a:lnTo>
                                <a:pt x="1331" y="1065"/>
                              </a:lnTo>
                              <a:lnTo>
                                <a:pt x="1353" y="1081"/>
                              </a:lnTo>
                              <a:lnTo>
                                <a:pt x="1376" y="1094"/>
                              </a:lnTo>
                              <a:lnTo>
                                <a:pt x="1402" y="1106"/>
                              </a:lnTo>
                              <a:lnTo>
                                <a:pt x="1430" y="1115"/>
                              </a:lnTo>
                              <a:lnTo>
                                <a:pt x="1460" y="1122"/>
                              </a:lnTo>
                              <a:lnTo>
                                <a:pt x="1491" y="1126"/>
                              </a:lnTo>
                              <a:lnTo>
                                <a:pt x="1525" y="1127"/>
                              </a:lnTo>
                              <a:lnTo>
                                <a:pt x="1571" y="1125"/>
                              </a:lnTo>
                              <a:lnTo>
                                <a:pt x="1614" y="1117"/>
                              </a:lnTo>
                              <a:lnTo>
                                <a:pt x="1652" y="1105"/>
                              </a:lnTo>
                              <a:lnTo>
                                <a:pt x="1687" y="1087"/>
                              </a:lnTo>
                              <a:lnTo>
                                <a:pt x="1718" y="1066"/>
                              </a:lnTo>
                              <a:lnTo>
                                <a:pt x="1745" y="1042"/>
                              </a:lnTo>
                              <a:lnTo>
                                <a:pt x="1767" y="1015"/>
                              </a:lnTo>
                              <a:lnTo>
                                <a:pt x="1781" y="992"/>
                              </a:lnTo>
                              <a:lnTo>
                                <a:pt x="1785" y="985"/>
                              </a:lnTo>
                              <a:lnTo>
                                <a:pt x="1625" y="939"/>
                              </a:lnTo>
                              <a:lnTo>
                                <a:pt x="1620" y="951"/>
                              </a:lnTo>
                              <a:lnTo>
                                <a:pt x="1612" y="961"/>
                              </a:lnTo>
                              <a:lnTo>
                                <a:pt x="1601" y="970"/>
                              </a:lnTo>
                              <a:lnTo>
                                <a:pt x="1589" y="978"/>
                              </a:lnTo>
                              <a:lnTo>
                                <a:pt x="1575" y="984"/>
                              </a:lnTo>
                              <a:lnTo>
                                <a:pt x="1561" y="988"/>
                              </a:lnTo>
                              <a:lnTo>
                                <a:pt x="1546" y="991"/>
                              </a:lnTo>
                              <a:lnTo>
                                <a:pt x="1531" y="992"/>
                              </a:lnTo>
                              <a:lnTo>
                                <a:pt x="1515" y="991"/>
                              </a:lnTo>
                              <a:lnTo>
                                <a:pt x="1499" y="987"/>
                              </a:lnTo>
                              <a:lnTo>
                                <a:pt x="1484" y="982"/>
                              </a:lnTo>
                              <a:lnTo>
                                <a:pt x="1470" y="973"/>
                              </a:lnTo>
                              <a:lnTo>
                                <a:pt x="1458" y="963"/>
                              </a:lnTo>
                              <a:lnTo>
                                <a:pt x="1448" y="949"/>
                              </a:lnTo>
                              <a:lnTo>
                                <a:pt x="1442" y="933"/>
                              </a:lnTo>
                              <a:lnTo>
                                <a:pt x="1439" y="913"/>
                              </a:lnTo>
                              <a:lnTo>
                                <a:pt x="1806" y="913"/>
                              </a:lnTo>
                              <a:lnTo>
                                <a:pt x="1808" y="905"/>
                              </a:lnTo>
                              <a:lnTo>
                                <a:pt x="1809" y="896"/>
                              </a:lnTo>
                              <a:lnTo>
                                <a:pt x="1811" y="876"/>
                              </a:lnTo>
                              <a:lnTo>
                                <a:pt x="1811" y="866"/>
                              </a:lnTo>
                              <a:lnTo>
                                <a:pt x="1811" y="856"/>
                              </a:lnTo>
                              <a:moveTo>
                                <a:pt x="2399" y="1117"/>
                              </a:moveTo>
                              <a:lnTo>
                                <a:pt x="2399" y="767"/>
                              </a:lnTo>
                              <a:lnTo>
                                <a:pt x="2399" y="759"/>
                              </a:lnTo>
                              <a:lnTo>
                                <a:pt x="2398" y="749"/>
                              </a:lnTo>
                              <a:lnTo>
                                <a:pt x="2398" y="745"/>
                              </a:lnTo>
                              <a:lnTo>
                                <a:pt x="2396" y="729"/>
                              </a:lnTo>
                              <a:lnTo>
                                <a:pt x="2394" y="713"/>
                              </a:lnTo>
                              <a:lnTo>
                                <a:pt x="2391" y="697"/>
                              </a:lnTo>
                              <a:lnTo>
                                <a:pt x="2386" y="681"/>
                              </a:lnTo>
                              <a:lnTo>
                                <a:pt x="2382" y="672"/>
                              </a:lnTo>
                              <a:lnTo>
                                <a:pt x="2380" y="666"/>
                              </a:lnTo>
                              <a:lnTo>
                                <a:pt x="2373" y="652"/>
                              </a:lnTo>
                              <a:lnTo>
                                <a:pt x="2364" y="638"/>
                              </a:lnTo>
                              <a:lnTo>
                                <a:pt x="2353" y="625"/>
                              </a:lnTo>
                              <a:lnTo>
                                <a:pt x="2340" y="614"/>
                              </a:lnTo>
                              <a:lnTo>
                                <a:pt x="2325" y="603"/>
                              </a:lnTo>
                              <a:lnTo>
                                <a:pt x="2308" y="595"/>
                              </a:lnTo>
                              <a:lnTo>
                                <a:pt x="2288" y="589"/>
                              </a:lnTo>
                              <a:lnTo>
                                <a:pt x="2265" y="585"/>
                              </a:lnTo>
                              <a:lnTo>
                                <a:pt x="2240" y="584"/>
                              </a:lnTo>
                              <a:lnTo>
                                <a:pt x="2207" y="585"/>
                              </a:lnTo>
                              <a:lnTo>
                                <a:pt x="2176" y="590"/>
                              </a:lnTo>
                              <a:lnTo>
                                <a:pt x="2147" y="597"/>
                              </a:lnTo>
                              <a:lnTo>
                                <a:pt x="2121" y="606"/>
                              </a:lnTo>
                              <a:lnTo>
                                <a:pt x="2097" y="619"/>
                              </a:lnTo>
                              <a:lnTo>
                                <a:pt x="2076" y="634"/>
                              </a:lnTo>
                              <a:lnTo>
                                <a:pt x="2058" y="651"/>
                              </a:lnTo>
                              <a:lnTo>
                                <a:pt x="2043" y="672"/>
                              </a:lnTo>
                              <a:lnTo>
                                <a:pt x="2043" y="594"/>
                              </a:lnTo>
                              <a:lnTo>
                                <a:pt x="1873" y="594"/>
                              </a:lnTo>
                              <a:lnTo>
                                <a:pt x="1873" y="1117"/>
                              </a:lnTo>
                              <a:lnTo>
                                <a:pt x="2062" y="1117"/>
                              </a:lnTo>
                              <a:lnTo>
                                <a:pt x="2062" y="824"/>
                              </a:lnTo>
                              <a:lnTo>
                                <a:pt x="2069" y="808"/>
                              </a:lnTo>
                              <a:lnTo>
                                <a:pt x="2078" y="794"/>
                              </a:lnTo>
                              <a:lnTo>
                                <a:pt x="2089" y="781"/>
                              </a:lnTo>
                              <a:lnTo>
                                <a:pt x="2102" y="770"/>
                              </a:lnTo>
                              <a:lnTo>
                                <a:pt x="2115" y="761"/>
                              </a:lnTo>
                              <a:lnTo>
                                <a:pt x="2128" y="754"/>
                              </a:lnTo>
                              <a:lnTo>
                                <a:pt x="2140" y="750"/>
                              </a:lnTo>
                              <a:lnTo>
                                <a:pt x="2152" y="749"/>
                              </a:lnTo>
                              <a:lnTo>
                                <a:pt x="2164" y="750"/>
                              </a:lnTo>
                              <a:lnTo>
                                <a:pt x="2174" y="753"/>
                              </a:lnTo>
                              <a:lnTo>
                                <a:pt x="2184" y="759"/>
                              </a:lnTo>
                              <a:lnTo>
                                <a:pt x="2193" y="767"/>
                              </a:lnTo>
                              <a:lnTo>
                                <a:pt x="2200" y="777"/>
                              </a:lnTo>
                              <a:lnTo>
                                <a:pt x="2206" y="789"/>
                              </a:lnTo>
                              <a:lnTo>
                                <a:pt x="2209" y="805"/>
                              </a:lnTo>
                              <a:lnTo>
                                <a:pt x="2210" y="823"/>
                              </a:lnTo>
                              <a:lnTo>
                                <a:pt x="2210" y="1117"/>
                              </a:lnTo>
                              <a:lnTo>
                                <a:pt x="2399" y="1117"/>
                              </a:lnTo>
                              <a:moveTo>
                                <a:pt x="2858" y="1088"/>
                              </a:moveTo>
                              <a:lnTo>
                                <a:pt x="2828" y="956"/>
                              </a:lnTo>
                              <a:lnTo>
                                <a:pt x="2824" y="939"/>
                              </a:lnTo>
                              <a:lnTo>
                                <a:pt x="2812" y="944"/>
                              </a:lnTo>
                              <a:lnTo>
                                <a:pt x="2800" y="949"/>
                              </a:lnTo>
                              <a:lnTo>
                                <a:pt x="2776" y="955"/>
                              </a:lnTo>
                              <a:lnTo>
                                <a:pt x="2766" y="956"/>
                              </a:lnTo>
                              <a:lnTo>
                                <a:pt x="2744" y="956"/>
                              </a:lnTo>
                              <a:lnTo>
                                <a:pt x="2734" y="953"/>
                              </a:lnTo>
                              <a:lnTo>
                                <a:pt x="2719" y="939"/>
                              </a:lnTo>
                              <a:lnTo>
                                <a:pt x="2716" y="927"/>
                              </a:lnTo>
                              <a:lnTo>
                                <a:pt x="2716" y="736"/>
                              </a:lnTo>
                              <a:lnTo>
                                <a:pt x="2818" y="736"/>
                              </a:lnTo>
                              <a:lnTo>
                                <a:pt x="2818" y="594"/>
                              </a:lnTo>
                              <a:lnTo>
                                <a:pt x="2716" y="594"/>
                              </a:lnTo>
                              <a:lnTo>
                                <a:pt x="2716" y="430"/>
                              </a:lnTo>
                              <a:lnTo>
                                <a:pt x="2527" y="430"/>
                              </a:lnTo>
                              <a:lnTo>
                                <a:pt x="2527" y="594"/>
                              </a:lnTo>
                              <a:lnTo>
                                <a:pt x="2462" y="594"/>
                              </a:lnTo>
                              <a:lnTo>
                                <a:pt x="2462" y="736"/>
                              </a:lnTo>
                              <a:lnTo>
                                <a:pt x="2527" y="736"/>
                              </a:lnTo>
                              <a:lnTo>
                                <a:pt x="2527" y="976"/>
                              </a:lnTo>
                              <a:lnTo>
                                <a:pt x="2527" y="997"/>
                              </a:lnTo>
                              <a:lnTo>
                                <a:pt x="2530" y="1015"/>
                              </a:lnTo>
                              <a:lnTo>
                                <a:pt x="2534" y="1032"/>
                              </a:lnTo>
                              <a:lnTo>
                                <a:pt x="2539" y="1048"/>
                              </a:lnTo>
                              <a:lnTo>
                                <a:pt x="2546" y="1061"/>
                              </a:lnTo>
                              <a:lnTo>
                                <a:pt x="2554" y="1074"/>
                              </a:lnTo>
                              <a:lnTo>
                                <a:pt x="2563" y="1085"/>
                              </a:lnTo>
                              <a:lnTo>
                                <a:pt x="2573" y="1094"/>
                              </a:lnTo>
                              <a:lnTo>
                                <a:pt x="2584" y="1103"/>
                              </a:lnTo>
                              <a:lnTo>
                                <a:pt x="2596" y="1110"/>
                              </a:lnTo>
                              <a:lnTo>
                                <a:pt x="2609" y="1116"/>
                              </a:lnTo>
                              <a:lnTo>
                                <a:pt x="2623" y="1120"/>
                              </a:lnTo>
                              <a:lnTo>
                                <a:pt x="2638" y="1124"/>
                              </a:lnTo>
                              <a:lnTo>
                                <a:pt x="2653" y="1126"/>
                              </a:lnTo>
                              <a:lnTo>
                                <a:pt x="2668" y="1128"/>
                              </a:lnTo>
                              <a:lnTo>
                                <a:pt x="2684" y="1128"/>
                              </a:lnTo>
                              <a:lnTo>
                                <a:pt x="2706" y="1128"/>
                              </a:lnTo>
                              <a:lnTo>
                                <a:pt x="2728" y="1125"/>
                              </a:lnTo>
                              <a:lnTo>
                                <a:pt x="2750" y="1122"/>
                              </a:lnTo>
                              <a:lnTo>
                                <a:pt x="2773" y="1117"/>
                              </a:lnTo>
                              <a:lnTo>
                                <a:pt x="2795" y="1111"/>
                              </a:lnTo>
                              <a:lnTo>
                                <a:pt x="2817" y="1104"/>
                              </a:lnTo>
                              <a:lnTo>
                                <a:pt x="2838" y="1097"/>
                              </a:lnTo>
                              <a:lnTo>
                                <a:pt x="2858" y="1088"/>
                              </a:lnTo>
                              <a:moveTo>
                                <a:pt x="3101" y="594"/>
                              </a:moveTo>
                              <a:lnTo>
                                <a:pt x="2912" y="594"/>
                              </a:lnTo>
                              <a:lnTo>
                                <a:pt x="2912" y="1117"/>
                              </a:lnTo>
                              <a:lnTo>
                                <a:pt x="3101" y="1117"/>
                              </a:lnTo>
                              <a:lnTo>
                                <a:pt x="3101" y="594"/>
                              </a:lnTo>
                              <a:moveTo>
                                <a:pt x="3259" y="253"/>
                              </a:moveTo>
                              <a:lnTo>
                                <a:pt x="3096" y="164"/>
                              </a:lnTo>
                              <a:lnTo>
                                <a:pt x="3006" y="0"/>
                              </a:lnTo>
                              <a:lnTo>
                                <a:pt x="2917" y="164"/>
                              </a:lnTo>
                              <a:lnTo>
                                <a:pt x="2753" y="253"/>
                              </a:lnTo>
                              <a:lnTo>
                                <a:pt x="2917" y="343"/>
                              </a:lnTo>
                              <a:lnTo>
                                <a:pt x="3006" y="506"/>
                              </a:lnTo>
                              <a:lnTo>
                                <a:pt x="3096" y="343"/>
                              </a:lnTo>
                              <a:lnTo>
                                <a:pt x="3259" y="253"/>
                              </a:lnTo>
                              <a:moveTo>
                                <a:pt x="3724" y="958"/>
                              </a:moveTo>
                              <a:lnTo>
                                <a:pt x="3710" y="957"/>
                              </a:lnTo>
                              <a:lnTo>
                                <a:pt x="3701" y="953"/>
                              </a:lnTo>
                              <a:lnTo>
                                <a:pt x="3690" y="939"/>
                              </a:lnTo>
                              <a:lnTo>
                                <a:pt x="3688" y="926"/>
                              </a:lnTo>
                              <a:lnTo>
                                <a:pt x="3688" y="882"/>
                              </a:lnTo>
                              <a:lnTo>
                                <a:pt x="3688" y="807"/>
                              </a:lnTo>
                              <a:lnTo>
                                <a:pt x="3687" y="800"/>
                              </a:lnTo>
                              <a:lnTo>
                                <a:pt x="3683" y="755"/>
                              </a:lnTo>
                              <a:lnTo>
                                <a:pt x="3671" y="711"/>
                              </a:lnTo>
                              <a:lnTo>
                                <a:pt x="3671" y="709"/>
                              </a:lnTo>
                              <a:lnTo>
                                <a:pt x="3650" y="671"/>
                              </a:lnTo>
                              <a:lnTo>
                                <a:pt x="3620" y="640"/>
                              </a:lnTo>
                              <a:lnTo>
                                <a:pt x="3583" y="615"/>
                              </a:lnTo>
                              <a:lnTo>
                                <a:pt x="3538" y="598"/>
                              </a:lnTo>
                              <a:lnTo>
                                <a:pt x="3486" y="587"/>
                              </a:lnTo>
                              <a:lnTo>
                                <a:pt x="3427" y="584"/>
                              </a:lnTo>
                              <a:lnTo>
                                <a:pt x="3363" y="588"/>
                              </a:lnTo>
                              <a:lnTo>
                                <a:pt x="3302" y="601"/>
                              </a:lnTo>
                              <a:lnTo>
                                <a:pt x="3245" y="621"/>
                              </a:lnTo>
                              <a:lnTo>
                                <a:pt x="3191" y="651"/>
                              </a:lnTo>
                              <a:lnTo>
                                <a:pt x="3246" y="768"/>
                              </a:lnTo>
                              <a:lnTo>
                                <a:pt x="3267" y="755"/>
                              </a:lnTo>
                              <a:lnTo>
                                <a:pt x="3287" y="744"/>
                              </a:lnTo>
                              <a:lnTo>
                                <a:pt x="3306" y="734"/>
                              </a:lnTo>
                              <a:lnTo>
                                <a:pt x="3326" y="726"/>
                              </a:lnTo>
                              <a:lnTo>
                                <a:pt x="3345" y="719"/>
                              </a:lnTo>
                              <a:lnTo>
                                <a:pt x="3365" y="715"/>
                              </a:lnTo>
                              <a:lnTo>
                                <a:pt x="3386" y="712"/>
                              </a:lnTo>
                              <a:lnTo>
                                <a:pt x="3408" y="711"/>
                              </a:lnTo>
                              <a:lnTo>
                                <a:pt x="3430" y="712"/>
                              </a:lnTo>
                              <a:lnTo>
                                <a:pt x="3449" y="716"/>
                              </a:lnTo>
                              <a:lnTo>
                                <a:pt x="3465" y="721"/>
                              </a:lnTo>
                              <a:lnTo>
                                <a:pt x="3477" y="729"/>
                              </a:lnTo>
                              <a:lnTo>
                                <a:pt x="3487" y="739"/>
                              </a:lnTo>
                              <a:lnTo>
                                <a:pt x="3493" y="752"/>
                              </a:lnTo>
                              <a:lnTo>
                                <a:pt x="3497" y="767"/>
                              </a:lnTo>
                              <a:lnTo>
                                <a:pt x="3499" y="783"/>
                              </a:lnTo>
                              <a:lnTo>
                                <a:pt x="3499" y="800"/>
                              </a:lnTo>
                              <a:lnTo>
                                <a:pt x="3499" y="896"/>
                              </a:lnTo>
                              <a:lnTo>
                                <a:pt x="3499" y="942"/>
                              </a:lnTo>
                              <a:lnTo>
                                <a:pt x="3496" y="948"/>
                              </a:lnTo>
                              <a:lnTo>
                                <a:pt x="3487" y="961"/>
                              </a:lnTo>
                              <a:lnTo>
                                <a:pt x="3481" y="967"/>
                              </a:lnTo>
                              <a:lnTo>
                                <a:pt x="3474" y="972"/>
                              </a:lnTo>
                              <a:lnTo>
                                <a:pt x="3464" y="978"/>
                              </a:lnTo>
                              <a:lnTo>
                                <a:pt x="3454" y="983"/>
                              </a:lnTo>
                              <a:lnTo>
                                <a:pt x="3430" y="990"/>
                              </a:lnTo>
                              <a:lnTo>
                                <a:pt x="3418" y="992"/>
                              </a:lnTo>
                              <a:lnTo>
                                <a:pt x="3407" y="992"/>
                              </a:lnTo>
                              <a:lnTo>
                                <a:pt x="3394" y="991"/>
                              </a:lnTo>
                              <a:lnTo>
                                <a:pt x="3383" y="988"/>
                              </a:lnTo>
                              <a:lnTo>
                                <a:pt x="3372" y="984"/>
                              </a:lnTo>
                              <a:lnTo>
                                <a:pt x="3363" y="978"/>
                              </a:lnTo>
                              <a:lnTo>
                                <a:pt x="3351" y="969"/>
                              </a:lnTo>
                              <a:lnTo>
                                <a:pt x="3345" y="957"/>
                              </a:lnTo>
                              <a:lnTo>
                                <a:pt x="3345" y="942"/>
                              </a:lnTo>
                              <a:lnTo>
                                <a:pt x="3347" y="930"/>
                              </a:lnTo>
                              <a:lnTo>
                                <a:pt x="3351" y="919"/>
                              </a:lnTo>
                              <a:lnTo>
                                <a:pt x="3358" y="908"/>
                              </a:lnTo>
                              <a:lnTo>
                                <a:pt x="3368" y="899"/>
                              </a:lnTo>
                              <a:lnTo>
                                <a:pt x="3380" y="892"/>
                              </a:lnTo>
                              <a:lnTo>
                                <a:pt x="3394" y="887"/>
                              </a:lnTo>
                              <a:lnTo>
                                <a:pt x="3409" y="884"/>
                              </a:lnTo>
                              <a:lnTo>
                                <a:pt x="3426" y="882"/>
                              </a:lnTo>
                              <a:lnTo>
                                <a:pt x="3437" y="882"/>
                              </a:lnTo>
                              <a:lnTo>
                                <a:pt x="3449" y="884"/>
                              </a:lnTo>
                              <a:lnTo>
                                <a:pt x="3475" y="889"/>
                              </a:lnTo>
                              <a:lnTo>
                                <a:pt x="3487" y="892"/>
                              </a:lnTo>
                              <a:lnTo>
                                <a:pt x="3499" y="896"/>
                              </a:lnTo>
                              <a:lnTo>
                                <a:pt x="3499" y="800"/>
                              </a:lnTo>
                              <a:lnTo>
                                <a:pt x="3476" y="791"/>
                              </a:lnTo>
                              <a:lnTo>
                                <a:pt x="3451" y="785"/>
                              </a:lnTo>
                              <a:lnTo>
                                <a:pt x="3424" y="781"/>
                              </a:lnTo>
                              <a:lnTo>
                                <a:pt x="3393" y="780"/>
                              </a:lnTo>
                              <a:lnTo>
                                <a:pt x="3369" y="781"/>
                              </a:lnTo>
                              <a:lnTo>
                                <a:pt x="3346" y="783"/>
                              </a:lnTo>
                              <a:lnTo>
                                <a:pt x="3323" y="787"/>
                              </a:lnTo>
                              <a:lnTo>
                                <a:pt x="3302" y="793"/>
                              </a:lnTo>
                              <a:lnTo>
                                <a:pt x="3282" y="800"/>
                              </a:lnTo>
                              <a:lnTo>
                                <a:pt x="3264" y="809"/>
                              </a:lnTo>
                              <a:lnTo>
                                <a:pt x="3247" y="818"/>
                              </a:lnTo>
                              <a:lnTo>
                                <a:pt x="3231" y="830"/>
                              </a:lnTo>
                              <a:lnTo>
                                <a:pt x="3217" y="842"/>
                              </a:lnTo>
                              <a:lnTo>
                                <a:pt x="3204" y="856"/>
                              </a:lnTo>
                              <a:lnTo>
                                <a:pt x="3193" y="871"/>
                              </a:lnTo>
                              <a:lnTo>
                                <a:pt x="3184" y="886"/>
                              </a:lnTo>
                              <a:lnTo>
                                <a:pt x="3177" y="903"/>
                              </a:lnTo>
                              <a:lnTo>
                                <a:pt x="3172" y="921"/>
                              </a:lnTo>
                              <a:lnTo>
                                <a:pt x="3168" y="940"/>
                              </a:lnTo>
                              <a:lnTo>
                                <a:pt x="3167" y="957"/>
                              </a:lnTo>
                              <a:lnTo>
                                <a:pt x="3167" y="961"/>
                              </a:lnTo>
                              <a:lnTo>
                                <a:pt x="3168" y="977"/>
                              </a:lnTo>
                              <a:lnTo>
                                <a:pt x="3171" y="994"/>
                              </a:lnTo>
                              <a:lnTo>
                                <a:pt x="3175" y="1010"/>
                              </a:lnTo>
                              <a:lnTo>
                                <a:pt x="3181" y="1026"/>
                              </a:lnTo>
                              <a:lnTo>
                                <a:pt x="3189" y="1041"/>
                              </a:lnTo>
                              <a:lnTo>
                                <a:pt x="3198" y="1055"/>
                              </a:lnTo>
                              <a:lnTo>
                                <a:pt x="3208" y="1067"/>
                              </a:lnTo>
                              <a:lnTo>
                                <a:pt x="3220" y="1079"/>
                              </a:lnTo>
                              <a:lnTo>
                                <a:pt x="3232" y="1090"/>
                              </a:lnTo>
                              <a:lnTo>
                                <a:pt x="3246" y="1099"/>
                              </a:lnTo>
                              <a:lnTo>
                                <a:pt x="3261" y="1107"/>
                              </a:lnTo>
                              <a:lnTo>
                                <a:pt x="3278" y="1114"/>
                              </a:lnTo>
                              <a:lnTo>
                                <a:pt x="3295" y="1120"/>
                              </a:lnTo>
                              <a:lnTo>
                                <a:pt x="3313" y="1124"/>
                              </a:lnTo>
                              <a:lnTo>
                                <a:pt x="3331" y="1126"/>
                              </a:lnTo>
                              <a:lnTo>
                                <a:pt x="3350" y="1127"/>
                              </a:lnTo>
                              <a:lnTo>
                                <a:pt x="3376" y="1126"/>
                              </a:lnTo>
                              <a:lnTo>
                                <a:pt x="3401" y="1121"/>
                              </a:lnTo>
                              <a:lnTo>
                                <a:pt x="3425" y="1114"/>
                              </a:lnTo>
                              <a:lnTo>
                                <a:pt x="3448" y="1104"/>
                              </a:lnTo>
                              <a:lnTo>
                                <a:pt x="3470" y="1091"/>
                              </a:lnTo>
                              <a:lnTo>
                                <a:pt x="3491" y="1075"/>
                              </a:lnTo>
                              <a:lnTo>
                                <a:pt x="3510" y="1057"/>
                              </a:lnTo>
                              <a:lnTo>
                                <a:pt x="3528" y="1036"/>
                              </a:lnTo>
                              <a:lnTo>
                                <a:pt x="3532" y="1055"/>
                              </a:lnTo>
                              <a:lnTo>
                                <a:pt x="3538" y="1071"/>
                              </a:lnTo>
                              <a:lnTo>
                                <a:pt x="3545" y="1086"/>
                              </a:lnTo>
                              <a:lnTo>
                                <a:pt x="3555" y="1099"/>
                              </a:lnTo>
                              <a:lnTo>
                                <a:pt x="3567" y="1109"/>
                              </a:lnTo>
                              <a:lnTo>
                                <a:pt x="3581" y="1117"/>
                              </a:lnTo>
                              <a:lnTo>
                                <a:pt x="3599" y="1123"/>
                              </a:lnTo>
                              <a:lnTo>
                                <a:pt x="3620" y="1126"/>
                              </a:lnTo>
                              <a:lnTo>
                                <a:pt x="3644" y="1127"/>
                              </a:lnTo>
                              <a:lnTo>
                                <a:pt x="3655" y="1127"/>
                              </a:lnTo>
                              <a:lnTo>
                                <a:pt x="3667" y="1126"/>
                              </a:lnTo>
                              <a:lnTo>
                                <a:pt x="3680" y="1125"/>
                              </a:lnTo>
                              <a:lnTo>
                                <a:pt x="3691" y="1123"/>
                              </a:lnTo>
                              <a:lnTo>
                                <a:pt x="3701" y="1122"/>
                              </a:lnTo>
                              <a:lnTo>
                                <a:pt x="3712" y="1120"/>
                              </a:lnTo>
                              <a:lnTo>
                                <a:pt x="3724" y="1117"/>
                              </a:lnTo>
                              <a:lnTo>
                                <a:pt x="3724" y="1036"/>
                              </a:lnTo>
                              <a:lnTo>
                                <a:pt x="3724" y="992"/>
                              </a:lnTo>
                              <a:lnTo>
                                <a:pt x="3724" y="958"/>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anchor>
            </w:drawing>
          </mc:Choice>
          <mc:Fallback>
            <w:pict>
              <v:shape w14:anchorId="23CE9D21" id="AutoShape 13" o:spid="_x0000_s1026" style="position:absolute;margin-left:325.8pt;margin-top:-48.3pt;width:186.2pt;height:56.45pt;z-index:251656191;visibility:visible;mso-wrap-style:square;mso-wrap-distance-left:9pt;mso-wrap-distance-top:0;mso-wrap-distance-right:9pt;mso-wrap-distance-bottom:0;mso-position-horizontal:absolute;mso-position-horizontal-relative:text;mso-position-vertical:absolute;mso-position-vertical-relative:text;v-text-anchor:top" coordsize="3724,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" path="m668,1117l620,979,575,850,499,631,423,411r-26,l397,850r-128,l335,631r62,219l397,411r-151,l,1117r198,l240,979r188,l471,1117r197,m1212,726r-18,-30l1172,669r-26,-24l1116,624r-34,-18l1044,594r-42,-8l957,584r-34,1l891,590r-30,7l833,606r-26,12l784,632r-22,16l743,666r-17,19l711,706r-13,23l688,753r-8,25l674,803r-4,26l669,856r1,26l674,908r6,26l688,959r10,23l711,1005r15,21l743,1045r19,18l784,1079r23,14l833,1105r28,10l891,1122r32,4l957,1127r45,-2l1044,1117r38,-12l1116,1087r30,-21l1172,1042r22,-27l1212,985r-56,-17l1028,929r-14,17l997,958r-20,8l956,968r-19,-2l920,961r-16,-9l890,939,878,922r-8,-19l865,881r-2,-25l865,830r5,-22l878,789r12,-16l904,760r16,-9l937,745r19,-2l977,746r20,7l1014,765r14,17l1156,743r56,-17m1811,856r-1,-27l1807,803r-1,-3l1801,778r-8,-25l1782,729r-5,-11l1770,706r-15,-21l1738,666r-19,-18l1697,632r-23,-14l1648,606r-28,-9l1608,594r,206l1435,800r4,-18l1445,766r8,-14l1463,740r12,-9l1489,724r16,-4l1522,718r17,2l1554,724r14,7l1580,740r11,12l1599,766r6,16l1608,800r,-206l1590,590r-32,-5l1525,584r-35,1l1458,590r-30,7l1401,606r-26,13l1352,633r-22,16l1311,667r-17,19l1279,708r-12,23l1257,755r-9,26l1243,807r-4,28l1238,856r,10l1239,889r4,25l1249,939r8,24l1268,986r12,22l1295,1029r17,19l1331,1065r22,16l1376,1094r26,12l1430,1115r30,7l1491,1126r34,1l1571,1125r43,-8l1652,1105r35,-18l1718,1066r27,-24l1767,1015r14,-23l1785,985,1625,939r-5,12l1612,961r-11,9l1589,978r-14,6l1561,988r-15,3l1531,992r-16,-1l1499,987r-15,-5l1470,973r-12,-10l1448,949r-6,-16l1439,913r367,l1808,905r1,-9l1811,876r,-10l1811,856t588,261l2399,767r,-8l2398,749r,-4l2396,729r-2,-16l2391,697r-5,-16l2382,672r-2,-6l2373,652r-9,-14l2353,625r-13,-11l2325,603r-17,-8l2288,589r-23,-4l2240,584r-33,1l2176,590r-29,7l2121,606r-24,13l2076,634r-18,17l2043,672r,-78l1873,594r,523l2062,1117r,-293l2069,808r9,-14l2089,781r13,-11l2115,761r13,-7l2140,750r12,-1l2164,750r10,3l2184,759r9,8l2200,777r6,12l2209,805r1,18l2210,1117r189,m2858,1088l2828,956r-4,-17l2812,944r-12,5l2776,955r-10,1l2744,956r-10,-3l2719,939r-3,-12l2716,736r102,l2818,594r-102,l2716,430r-189,l2527,594r-65,l2462,736r65,l2527,976r,21l2530,1015r4,17l2539,1048r7,13l2554,1074r9,11l2573,1094r11,9l2596,1110r13,6l2623,1120r15,4l2653,1126r15,2l2684,1128r22,l2728,1125r22,-3l2773,1117r22,-6l2817,1104r21,-7l2858,1088m3101,594r-189,l2912,1117r189,l3101,594m3259,253l3096,164,3006,r-89,164l2753,253r164,90l3006,506r90,-163l3259,253t465,705l3710,957r-9,-4l3690,939r-2,-13l3688,882r,-75l3687,800r-4,-45l3671,711r,-2l3650,671r-30,-31l3583,615r-45,-17l3486,587r-59,-3l3363,588r-61,13l3245,621r-54,30l3246,768r21,-13l3287,744r19,-10l3326,726r19,-7l3365,715r21,-3l3408,711r22,1l3449,716r16,5l3477,729r10,10l3493,752r4,15l3499,783r,17l3499,896r,46l3496,948r-9,13l3481,967r-7,5l3464,978r-10,5l3430,990r-12,2l3407,992r-13,-1l3383,988r-11,-4l3363,978r-12,-9l3345,957r,-15l3347,930r4,-11l3358,908r10,-9l3380,892r14,-5l3409,884r17,-2l3437,882r12,2l3475,889r12,3l3499,896r,-96l3476,791r-25,-6l3424,781r-31,-1l3369,781r-23,2l3323,787r-21,6l3282,800r-18,9l3247,818r-16,12l3217,842r-13,14l3193,871r-9,15l3177,903r-5,18l3168,940r-1,17l3167,961r1,16l3171,994r4,16l3181,1026r8,15l3198,1055r10,12l3220,1079r12,11l3246,1099r15,8l3278,1114r17,6l3313,1124r18,2l3350,1127r26,-1l3401,1121r24,-7l3448,1104r22,-13l3491,1075r19,-18l3528,1036r4,19l3538,1071r7,15l3555,1099r12,10l3581,1117r18,6l3620,1126r24,1l3655,1127r12,-1l3680,1125r11,-2l3701,1122r11,-2l3724,1117r,-81l3724,992r,-34e" stroked="f">
                <v:path arrowok="t" o:connecttype="custom" o:connectlocs="252095,1658620;125730,1828165;744220,1543685;586105,1490345;471805,1541780;425450,1645285;451485,1757045;546735,1826895;708660,1809115;643890,1719580;565150,1715135;557530,1619885;633095,1597025;1147445,1628775;1114425,1553845;1021080,1496060;936625,1583055;1003300,1588770;989330,1490345;858520,1520825;792480,1614805;793115,1715135;859155,1805305;997585,1833245;1130935,1748790;1000125,1743710;933450,1736725;1148715,1687830;1522730,1594485;1511300,1541780;1452880,1492885;1331595,1511935;1309370,1828165;1351280,1597660;1397000,1612265;1795780,1725930;1736090,1724025;1724660,1391920;1604645,1751965;1633855,1813560;1694180,1835150;1788795,1819910;1969135,1496060;1908810,1440180;2341880,1706880;2317750,1544955;2096770,1500505;2112010,1579880;2200275,1576705;2221865,1687830;2193290,1743075;2135505,1739900;2138680,1689735;2206625,1683385;2154555,1614170;2061845,1638300;2014220,1703705;2019935,1770380;2070735,1821815;2159635,1830705;2242820,1788795;2298700,1833880;2357120,1830070" o:connectangles="0,0,0,0,0,0,0,0,0,0,0,0,0,0,0,0,0,0,0,0,0,0,0,0,0,0,0,0,0,0,0,0,0,0,0,0,0,0,0,0,0,0,0,0,0,0,0,0,0,0,0,0,0,0,0,0,0,0,0,0,0,0,0"/>
              </v:shape>
            </w:pict>
          </mc:Fallback>
        </mc:AlternateContent>
      </w:r>
      <w:r w:rsidR="00C13F8F">
        <w:t xml:space="preserve">                                                                               </w:t>
      </w:r>
    </w:p>
    <w:p w14:paraId="0D700343" w14:textId="77777777" w:rsidR="00C13F8F" w:rsidRDefault="00C13F8F" w:rsidP="00F90327">
      <w:pPr>
        <w:ind w:left="-851"/>
      </w:pPr>
    </w:p>
    <w:p w14:paraId="1D39CD7A" w14:textId="5B7679FC" w:rsidR="00C13F8F" w:rsidRDefault="00C13F8F" w:rsidP="00F90327">
      <w:pPr>
        <w:ind w:left="-851"/>
      </w:pPr>
    </w:p>
    <w:p w14:paraId="4D8C7445" w14:textId="77777777" w:rsidR="00C13F8F" w:rsidRDefault="00C13F8F" w:rsidP="00F90327">
      <w:pPr>
        <w:ind w:left="-851"/>
      </w:pPr>
    </w:p>
    <w:p w14:paraId="205568B0" w14:textId="77777777" w:rsidR="00C13F8F" w:rsidRDefault="00C13F8F" w:rsidP="00F90327">
      <w:pPr>
        <w:ind w:left="-851"/>
      </w:pPr>
    </w:p>
    <w:p w14:paraId="079DF7D1" w14:textId="77777777" w:rsidR="00C13F8F" w:rsidRDefault="00C13F8F" w:rsidP="00F90327">
      <w:pPr>
        <w:ind w:left="-851"/>
      </w:pPr>
    </w:p>
    <w:p w14:paraId="5238B22A" w14:textId="77777777" w:rsidR="00C13F8F" w:rsidRDefault="00C13F8F" w:rsidP="0085691F">
      <w:pPr>
        <w:ind w:left="-284"/>
      </w:pPr>
    </w:p>
    <w:p w14:paraId="6417D9A9" w14:textId="77777777" w:rsidR="00C13F8F" w:rsidRDefault="00C13F8F" w:rsidP="00F90327">
      <w:pPr>
        <w:ind w:left="-851"/>
      </w:pPr>
    </w:p>
    <w:p w14:paraId="02061186" w14:textId="77777777" w:rsidR="00C13F8F" w:rsidRDefault="00C13F8F" w:rsidP="00F90327">
      <w:pPr>
        <w:ind w:left="-851"/>
      </w:pPr>
    </w:p>
    <w:p w14:paraId="3DDAEF16" w14:textId="77777777" w:rsidR="00C13F8F" w:rsidRDefault="00C13F8F" w:rsidP="00F90327">
      <w:pPr>
        <w:ind w:left="-851"/>
      </w:pPr>
    </w:p>
    <w:p w14:paraId="1312FBAF" w14:textId="77777777" w:rsidR="00C13F8F" w:rsidRDefault="00C13F8F" w:rsidP="00F90327">
      <w:pPr>
        <w:ind w:left="-851"/>
      </w:pPr>
    </w:p>
    <w:p w14:paraId="5A4E2723" w14:textId="77777777" w:rsidR="00C13F8F" w:rsidRDefault="00C13F8F" w:rsidP="00F90327">
      <w:pPr>
        <w:ind w:left="-851"/>
      </w:pPr>
    </w:p>
    <w:p w14:paraId="03405D42" w14:textId="77777777" w:rsidR="00C13F8F" w:rsidRDefault="00C13F8F" w:rsidP="00F90327">
      <w:pPr>
        <w:ind w:left="-851"/>
      </w:pPr>
    </w:p>
    <w:p w14:paraId="574663E6" w14:textId="77777777" w:rsidR="00C13F8F" w:rsidRDefault="00C13F8F" w:rsidP="00F90327">
      <w:pPr>
        <w:ind w:left="-851"/>
      </w:pPr>
    </w:p>
    <w:p w14:paraId="42734DDE" w14:textId="77777777" w:rsidR="00C13F8F" w:rsidRDefault="00C13F8F" w:rsidP="00F90327">
      <w:pPr>
        <w:ind w:left="-851"/>
      </w:pPr>
    </w:p>
    <w:p w14:paraId="5C7F09ED" w14:textId="77777777" w:rsidR="00C13F8F" w:rsidRDefault="00C13F8F" w:rsidP="00F90327">
      <w:pPr>
        <w:ind w:left="-851"/>
      </w:pPr>
    </w:p>
    <w:p w14:paraId="10AC9F7E" w14:textId="77777777" w:rsidR="00C13F8F" w:rsidRDefault="00C13F8F" w:rsidP="00F90327">
      <w:pPr>
        <w:ind w:left="-851"/>
      </w:pPr>
    </w:p>
    <w:p w14:paraId="496F68CF" w14:textId="77777777" w:rsidR="00C13F8F" w:rsidRDefault="00C13F8F" w:rsidP="00F90327">
      <w:pPr>
        <w:ind w:left="-851"/>
      </w:pPr>
    </w:p>
    <w:p w14:paraId="5214A457" w14:textId="77777777" w:rsidR="00C13F8F" w:rsidRDefault="00C13F8F" w:rsidP="00F90327">
      <w:pPr>
        <w:ind w:left="-851"/>
      </w:pPr>
    </w:p>
    <w:p w14:paraId="7CF180F5" w14:textId="77777777" w:rsidR="00C13F8F" w:rsidRDefault="00C13F8F" w:rsidP="00F90327">
      <w:pPr>
        <w:ind w:left="-851"/>
      </w:pPr>
    </w:p>
    <w:p w14:paraId="57ED31A9" w14:textId="77777777" w:rsidR="00C13F8F" w:rsidRDefault="00C13F8F" w:rsidP="00F90327">
      <w:pPr>
        <w:ind w:left="-851"/>
      </w:pPr>
    </w:p>
    <w:p w14:paraId="41970792" w14:textId="74CA431D" w:rsidR="00C13F8F" w:rsidRDefault="00C13F8F" w:rsidP="00F90327">
      <w:pPr>
        <w:ind w:left="-851"/>
      </w:pPr>
    </w:p>
    <w:p w14:paraId="5A0A4A73" w14:textId="28870CB6" w:rsidR="00C13F8F" w:rsidRDefault="00C13F8F" w:rsidP="00F90327">
      <w:pPr>
        <w:ind w:left="-851"/>
      </w:pPr>
    </w:p>
    <w:p w14:paraId="57D6F285" w14:textId="063E01DA" w:rsidR="00C13F8F" w:rsidRDefault="00C13F8F" w:rsidP="00F90327">
      <w:pPr>
        <w:ind w:left="-851"/>
      </w:pPr>
    </w:p>
    <w:p w14:paraId="6C22C2DD" w14:textId="0E7DB223" w:rsidR="00C13F8F" w:rsidRDefault="00E74D50" w:rsidP="00F90327">
      <w:pPr>
        <w:ind w:left="-851"/>
      </w:pPr>
      <w:r>
        <w:rPr>
          <w:noProof/>
          <w:lang w:val="en-NZ" w:eastAsia="en-NZ"/>
        </w:rPr>
        <mc:AlternateContent>
          <mc:Choice Requires="wps">
            <w:drawing>
              <wp:anchor distT="0" distB="0" distL="114300" distR="114300" simplePos="0" relativeHeight="251657216" behindDoc="0" locked="0" layoutInCell="1" allowOverlap="1" wp14:anchorId="5833AE8F" wp14:editId="50849EAB">
                <wp:simplePos x="0" y="0"/>
                <wp:positionH relativeFrom="column">
                  <wp:posOffset>-358140</wp:posOffset>
                </wp:positionH>
                <wp:positionV relativeFrom="paragraph">
                  <wp:posOffset>256540</wp:posOffset>
                </wp:positionV>
                <wp:extent cx="5943600" cy="2743200"/>
                <wp:effectExtent l="0" t="0" r="0" b="0"/>
                <wp:wrapSquare wrapText="bothSides"/>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43600" cy="2743200"/>
                        </a:xfrm>
                        <a:prstGeom prst="rect">
                          <a:avLst/>
                        </a:prstGeom>
                        <a:noFill/>
                        <a:ln>
                          <a:noFill/>
                        </a:ln>
                        <a:effectLst/>
                        <a:extLst>
                          <a:ext uri="{C572A759-6A51-4108-AA02-DFA0A04FC94B}">
                            <ma14:wrappingTextBoxFlag xmlns="" xmlns:ma14="http://schemas.microsoft.com/office/mac/drawingml/2011/main" xmlns:w="http://schemas.openxmlformats.org/wordprocessingml/2006/main" xmlns:w10="urn:schemas-microsoft-com:office:word" xmlns:v="urn:schemas-microsoft-com:vml" xmlns:o="urn:schemas-microsoft-com:office:office"/>
                          </a:ext>
                        </a:extLst>
                      </wps:spPr>
                      <wps:txbx>
                        <w:txbxContent>
                          <w:p w14:paraId="58DD8018" w14:textId="77777777" w:rsidR="009D5FA5" w:rsidRDefault="00073E35" w:rsidP="009D5FA5">
                            <w:pPr>
                              <w:spacing w:after="240"/>
                              <w:rPr>
                                <w:rFonts w:ascii="Georgia" w:hAnsi="Georgia"/>
                                <w:color w:val="FFFFFF" w:themeColor="background1"/>
                                <w:sz w:val="18"/>
                                <w:szCs w:val="18"/>
                              </w:rPr>
                            </w:pPr>
                            <w:r w:rsidRPr="009D5FA5">
                              <w:rPr>
                                <w:rFonts w:ascii="Georgia" w:hAnsi="Georgia"/>
                                <w:color w:val="FFFFFF" w:themeColor="background1"/>
                                <w:sz w:val="110"/>
                                <w:szCs w:val="110"/>
                              </w:rPr>
                              <w:t>Team Charters Train the Trainer</w:t>
                            </w:r>
                          </w:p>
                          <w:p w14:paraId="08357942" w14:textId="06E6A1E5" w:rsidR="009D5FA5" w:rsidRPr="009D5FA5" w:rsidRDefault="009D5FA5" w:rsidP="009D5FA5">
                            <w:pPr>
                              <w:spacing w:after="240"/>
                              <w:rPr>
                                <w:rFonts w:ascii="Georgia" w:hAnsi="Georgia"/>
                                <w:color w:val="FFFFFF" w:themeColor="background1"/>
                                <w:sz w:val="18"/>
                                <w:szCs w:val="18"/>
                              </w:rPr>
                            </w:pPr>
                            <w:r w:rsidRPr="009D5FA5">
                              <w:rPr>
                                <w:rFonts w:ascii="Raleway" w:hAnsi="Raleway" w:cs="Arial"/>
                                <w:b/>
                                <w:color w:val="FFFFFF" w:themeColor="background1"/>
                                <w:sz w:val="40"/>
                                <w:szCs w:val="40"/>
                              </w:rPr>
                              <w:t>Workbook</w:t>
                            </w:r>
                          </w:p>
                          <w:p w14:paraId="4FDB7003" w14:textId="06797B5F" w:rsidR="00073E35" w:rsidRPr="009D5FA5" w:rsidRDefault="00073E35" w:rsidP="00E74D50">
                            <w:pPr>
                              <w:spacing w:after="360"/>
                              <w:rPr>
                                <w:rFonts w:ascii="Georgia" w:hAnsi="Georgia"/>
                                <w:color w:val="FFFFFF" w:themeColor="background1"/>
                                <w:sz w:val="110"/>
                                <w:szCs w:val="110"/>
                              </w:rPr>
                            </w:pPr>
                            <w:r w:rsidRPr="009D5FA5">
                              <w:rPr>
                                <w:rFonts w:ascii="Georgia" w:hAnsi="Georgia"/>
                                <w:color w:val="FFFFFF" w:themeColor="background1"/>
                                <w:sz w:val="110"/>
                                <w:szCs w:val="11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833AE8F" id="_x0000_t202" coordsize="21600,21600" o:spt="202" path="m,l,21600r21600,l21600,xe">
                <v:stroke joinstyle="miter"/>
                <v:path gradientshapeok="t" o:connecttype="rect"/>
              </v:shapetype>
              <v:shape id="Text Box 9" o:spid="_x0000_s1026" type="#_x0000_t202" style="position:absolute;left:0;text-align:left;margin-left:-28.2pt;margin-top:20.2pt;width:468pt;height:3in;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" filled="f" stroked="f">
                <v:textbox>
                  <w:txbxContent>
                    <w:p w14:paraId="58DD8018" w14:textId="77777777" w:rsidR="009D5FA5" w:rsidRDefault="00073E35" w:rsidP="009D5FA5">
                      <w:pPr>
                        <w:spacing w:after="240"/>
                        <w:rPr>
                          <w:rFonts w:ascii="Georgia" w:hAnsi="Georgia"/>
                          <w:color w:val="FFFFFF" w:themeColor="background1"/>
                          <w:sz w:val="18"/>
                          <w:szCs w:val="18"/>
                        </w:rPr>
                      </w:pPr>
                      <w:r w:rsidRPr="009D5FA5">
                        <w:rPr>
                          <w:rFonts w:ascii="Georgia" w:hAnsi="Georgia"/>
                          <w:color w:val="FFFFFF" w:themeColor="background1"/>
                          <w:sz w:val="110"/>
                          <w:szCs w:val="110"/>
                        </w:rPr>
                        <w:t>Team Charters Train the Trainer</w:t>
                      </w:r>
                    </w:p>
                    <w:p w14:paraId="08357942" w14:textId="06E6A1E5" w:rsidR="009D5FA5" w:rsidRPr="009D5FA5" w:rsidRDefault="009D5FA5" w:rsidP="009D5FA5">
                      <w:pPr>
                        <w:spacing w:after="240"/>
                        <w:rPr>
                          <w:rFonts w:ascii="Georgia" w:hAnsi="Georgia"/>
                          <w:color w:val="FFFFFF" w:themeColor="background1"/>
                          <w:sz w:val="18"/>
                          <w:szCs w:val="18"/>
                        </w:rPr>
                      </w:pPr>
                      <w:r w:rsidRPr="009D5FA5">
                        <w:rPr>
                          <w:rFonts w:ascii="Raleway" w:hAnsi="Raleway" w:cs="Arial"/>
                          <w:b/>
                          <w:color w:val="FFFFFF" w:themeColor="background1"/>
                          <w:sz w:val="40"/>
                          <w:szCs w:val="40"/>
                        </w:rPr>
                        <w:t>Workbook</w:t>
                      </w:r>
                    </w:p>
                    <w:p w14:paraId="4FDB7003" w14:textId="06797B5F" w:rsidR="00073E35" w:rsidRPr="009D5FA5" w:rsidRDefault="00073E35" w:rsidP="00E74D50">
                      <w:pPr>
                        <w:spacing w:after="360"/>
                        <w:rPr>
                          <w:rFonts w:ascii="Georgia" w:hAnsi="Georgia"/>
                          <w:color w:val="FFFFFF" w:themeColor="background1"/>
                          <w:sz w:val="110"/>
                          <w:szCs w:val="110"/>
                        </w:rPr>
                      </w:pPr>
                      <w:r w:rsidRPr="009D5FA5">
                        <w:rPr>
                          <w:rFonts w:ascii="Georgia" w:hAnsi="Georgia"/>
                          <w:color w:val="FFFFFF" w:themeColor="background1"/>
                          <w:sz w:val="110"/>
                          <w:szCs w:val="110"/>
                        </w:rPr>
                        <w:t xml:space="preserve"> </w:t>
                      </w:r>
                    </w:p>
                  </w:txbxContent>
                </v:textbox>
                <w10:wrap type="square"/>
              </v:shape>
            </w:pict>
          </mc:Fallback>
        </mc:AlternateContent>
      </w:r>
    </w:p>
    <w:p w14:paraId="0C9A7D5E" w14:textId="77777777" w:rsidR="00C13F8F" w:rsidRDefault="00C13F8F" w:rsidP="00F90327">
      <w:pPr>
        <w:ind w:left="-851"/>
      </w:pPr>
    </w:p>
    <w:p w14:paraId="1DC833FA" w14:textId="77777777" w:rsidR="00C13F8F" w:rsidRDefault="00C13F8F" w:rsidP="00F90327">
      <w:pPr>
        <w:ind w:left="-851"/>
      </w:pPr>
    </w:p>
    <w:p w14:paraId="247EB379" w14:textId="77777777" w:rsidR="00C13F8F" w:rsidRDefault="00C13F8F" w:rsidP="00F90327">
      <w:pPr>
        <w:ind w:left="-851"/>
      </w:pPr>
    </w:p>
    <w:p w14:paraId="2BB7DE88" w14:textId="77777777" w:rsidR="00C13F8F" w:rsidRDefault="00C13F8F" w:rsidP="00F90327">
      <w:pPr>
        <w:ind w:left="-851"/>
      </w:pPr>
    </w:p>
    <w:p w14:paraId="47E0DC60" w14:textId="77777777" w:rsidR="00C13F8F" w:rsidRDefault="00C13F8F" w:rsidP="00F90327">
      <w:pPr>
        <w:ind w:left="-851"/>
      </w:pPr>
    </w:p>
    <w:p w14:paraId="187327F8" w14:textId="77777777" w:rsidR="00C13F8F" w:rsidRDefault="00C13F8F" w:rsidP="00F90327">
      <w:pPr>
        <w:ind w:left="-851"/>
      </w:pPr>
    </w:p>
    <w:p w14:paraId="14D10773" w14:textId="77777777" w:rsidR="00C13F8F" w:rsidRDefault="00C13F8F" w:rsidP="00F90327">
      <w:pPr>
        <w:ind w:left="-851"/>
      </w:pPr>
    </w:p>
    <w:p w14:paraId="32177CA7" w14:textId="77777777" w:rsidR="00C13F8F" w:rsidRDefault="00C13F8F" w:rsidP="00F90327">
      <w:pPr>
        <w:ind w:left="-851"/>
      </w:pPr>
    </w:p>
    <w:p w14:paraId="4A15DD25" w14:textId="437F7231" w:rsidR="00C13F8F" w:rsidRPr="004D3B1A" w:rsidRDefault="009D5FA5">
      <w:pPr>
        <w:rPr>
          <w:rFonts w:ascii="Raleway" w:hAnsi="Raleway"/>
        </w:rPr>
      </w:pPr>
      <w:r w:rsidRPr="00751479">
        <w:rPr>
          <w:rFonts w:ascii="Times New Roman"/>
          <w:noProof/>
          <w:sz w:val="20"/>
        </w:rPr>
        <mc:AlternateContent>
          <mc:Choice Requires="wps">
            <w:drawing>
              <wp:anchor distT="0" distB="0" distL="114300" distR="114300" simplePos="0" relativeHeight="251663360" behindDoc="0" locked="0" layoutInCell="1" allowOverlap="1" wp14:anchorId="1C694F3E" wp14:editId="4F9AD19F">
                <wp:simplePos x="0" y="0"/>
                <wp:positionH relativeFrom="column">
                  <wp:posOffset>-226060</wp:posOffset>
                </wp:positionH>
                <wp:positionV relativeFrom="paragraph">
                  <wp:posOffset>1923728</wp:posOffset>
                </wp:positionV>
                <wp:extent cx="2778125" cy="387350"/>
                <wp:effectExtent l="0" t="0" r="3175" b="0"/>
                <wp:wrapNone/>
                <wp:docPr id="4" name="Rectangle 4"/>
                <wp:cNvGraphicFramePr/>
                <a:graphic xmlns:a="http://schemas.openxmlformats.org/drawingml/2006/main">
                  <a:graphicData uri="http://schemas.microsoft.com/office/word/2010/wordprocessingShape">
                    <wps:wsp>
                      <wps:cNvSpPr/>
                      <wps:spPr>
                        <a:xfrm>
                          <a:off x="0" y="0"/>
                          <a:ext cx="2778125" cy="3873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ABCDF23" id="Rectangle 4" o:spid="_x0000_s1026" style="position:absolute;margin-left:-17.8pt;margin-top:151.45pt;width:218.75pt;height:30.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" fillcolor="white [3212]" stroked="f" strokeweight="1pt"/>
            </w:pict>
          </mc:Fallback>
        </mc:AlternateContent>
      </w:r>
      <w:r w:rsidR="004C5626" w:rsidRPr="004D3B1A">
        <w:rPr>
          <w:rFonts w:ascii="Raleway" w:hAnsi="Raleway"/>
          <w:noProof/>
          <w:lang w:val="en-NZ" w:eastAsia="en-NZ"/>
        </w:rPr>
        <mc:AlternateContent>
          <mc:Choice Requires="wps">
            <w:drawing>
              <wp:anchor distT="0" distB="0" distL="114300" distR="114300" simplePos="0" relativeHeight="251658240" behindDoc="0" locked="0" layoutInCell="1" allowOverlap="1" wp14:anchorId="4BB60C11" wp14:editId="21F9BA86">
                <wp:simplePos x="0" y="0"/>
                <wp:positionH relativeFrom="column">
                  <wp:posOffset>-327697</wp:posOffset>
                </wp:positionH>
                <wp:positionV relativeFrom="paragraph">
                  <wp:posOffset>1823085</wp:posOffset>
                </wp:positionV>
                <wp:extent cx="5861050" cy="1031875"/>
                <wp:effectExtent l="0" t="0" r="0" b="0"/>
                <wp:wrapSquare wrapText="bothSides"/>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61050" cy="1031875"/>
                        </a:xfrm>
                        <a:prstGeom prst="rect">
                          <a:avLst/>
                        </a:prstGeom>
                        <a:noFill/>
                        <a:ln>
                          <a:noFill/>
                        </a:ln>
                        <a:effectLst/>
                        <a:extLst>
                          <a:ext uri="{C572A759-6A51-4108-AA02-DFA0A04FC94B}">
                            <ma14:wrappingTextBoxFlag xmlns="" xmlns:ma14="http://schemas.microsoft.com/office/mac/drawingml/2011/main" xmlns:w="http://schemas.openxmlformats.org/wordprocessingml/2006/main" xmlns:w10="urn:schemas-microsoft-com:office:word" xmlns:v="urn:schemas-microsoft-com:vml" xmlns:o="urn:schemas-microsoft-com:office:office"/>
                          </a:ext>
                        </a:extLst>
                      </wps:spPr>
                      <wps:txbx>
                        <w:txbxContent>
                          <w:p w14:paraId="2BC6D977" w14:textId="77777777" w:rsidR="00073E35" w:rsidRPr="009D5FA5" w:rsidRDefault="00073E35" w:rsidP="00D55210">
                            <w:pPr>
                              <w:rPr>
                                <w:rFonts w:ascii="Arial" w:hAnsi="Arial" w:cs="Arial"/>
                                <w:color w:val="FFFFFF" w:themeColor="background1"/>
                                <w:sz w:val="30"/>
                                <w:szCs w:val="30"/>
                              </w:rPr>
                            </w:pPr>
                            <w:r w:rsidRPr="009D5FA5">
                              <w:rPr>
                                <w:rFonts w:ascii="Arial" w:hAnsi="Arial" w:cs="Arial"/>
                                <w:color w:val="FFFFFF" w:themeColor="background1"/>
                                <w:sz w:val="30"/>
                                <w:szCs w:val="30"/>
                              </w:rPr>
                              <w:t>This workbook belongs to</w:t>
                            </w:r>
                          </w:p>
                          <w:p w14:paraId="06916C65" w14:textId="77777777" w:rsidR="00073E35" w:rsidRPr="009D5FA5" w:rsidRDefault="00073E35" w:rsidP="00D55210">
                            <w:pPr>
                              <w:rPr>
                                <w:rFonts w:ascii="Georgia" w:hAnsi="Georgia"/>
                                <w:color w:val="FFFFFF" w:themeColor="background1"/>
                                <w:sz w:val="30"/>
                                <w:szCs w:val="3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B60C11" id="Text Box 1" o:spid="_x0000_s1027" type="#_x0000_t202" style="position:absolute;margin-left:-25.8pt;margin-top:143.55pt;width:461.5pt;height:81.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" filled="f" stroked="f">
                <v:textbox>
                  <w:txbxContent>
                    <w:p w14:paraId="2BC6D977" w14:textId="77777777" w:rsidR="00073E35" w:rsidRPr="009D5FA5" w:rsidRDefault="00073E35" w:rsidP="00D55210">
                      <w:pPr>
                        <w:rPr>
                          <w:rFonts w:ascii="Arial" w:hAnsi="Arial" w:cs="Arial"/>
                          <w:color w:val="FFFFFF" w:themeColor="background1"/>
                          <w:sz w:val="30"/>
                          <w:szCs w:val="30"/>
                        </w:rPr>
                      </w:pPr>
                      <w:r w:rsidRPr="009D5FA5">
                        <w:rPr>
                          <w:rFonts w:ascii="Arial" w:hAnsi="Arial" w:cs="Arial"/>
                          <w:color w:val="FFFFFF" w:themeColor="background1"/>
                          <w:sz w:val="30"/>
                          <w:szCs w:val="30"/>
                        </w:rPr>
                        <w:t>This workbook belongs to</w:t>
                      </w:r>
                    </w:p>
                    <w:p w14:paraId="06916C65" w14:textId="77777777" w:rsidR="00073E35" w:rsidRPr="009D5FA5" w:rsidRDefault="00073E35" w:rsidP="00D55210">
                      <w:pPr>
                        <w:rPr>
                          <w:rFonts w:ascii="Georgia" w:hAnsi="Georgia"/>
                          <w:color w:val="FFFFFF" w:themeColor="background1"/>
                          <w:sz w:val="30"/>
                          <w:szCs w:val="30"/>
                        </w:rPr>
                      </w:pPr>
                    </w:p>
                  </w:txbxContent>
                </v:textbox>
                <w10:wrap type="square"/>
              </v:shape>
            </w:pict>
          </mc:Fallback>
        </mc:AlternateContent>
      </w:r>
      <w:r w:rsidR="00C13F8F" w:rsidRPr="004D3B1A">
        <w:rPr>
          <w:rFonts w:ascii="Raleway" w:hAnsi="Raleway"/>
        </w:rPr>
        <w:br w:type="page"/>
      </w:r>
    </w:p>
    <w:p w14:paraId="3AFC7C39" w14:textId="54E495B2" w:rsidR="00E74D50" w:rsidRPr="00520AC1" w:rsidRDefault="00E74D50" w:rsidP="00E74D50">
      <w:pPr>
        <w:rPr>
          <w:rFonts w:ascii="Georgia" w:hAnsi="Georgia"/>
          <w:color w:val="003A49"/>
          <w:sz w:val="56"/>
          <w:szCs w:val="72"/>
        </w:rPr>
      </w:pPr>
      <w:r w:rsidRPr="00520AC1">
        <w:rPr>
          <w:rFonts w:ascii="Georgia" w:hAnsi="Georgia"/>
          <w:color w:val="003A49"/>
          <w:sz w:val="48"/>
        </w:rPr>
        <w:lastRenderedPageBreak/>
        <w:softHyphen/>
        <w:t>Team Charter</w:t>
      </w:r>
      <w:r w:rsidRPr="00520AC1">
        <w:rPr>
          <w:rFonts w:ascii="Georgia" w:hAnsi="Georgia"/>
          <w:color w:val="003A49"/>
          <w:sz w:val="56"/>
          <w:szCs w:val="72"/>
        </w:rPr>
        <w:t xml:space="preserve"> </w:t>
      </w:r>
      <w:r w:rsidR="00225CCF" w:rsidRPr="00520AC1">
        <w:rPr>
          <w:rFonts w:ascii="Georgia" w:hAnsi="Georgia"/>
          <w:color w:val="003A49"/>
          <w:sz w:val="48"/>
        </w:rPr>
        <w:t>Facilitation Guide</w:t>
      </w:r>
    </w:p>
    <w:p w14:paraId="1DB0F861" w14:textId="77777777" w:rsidR="00E74D50" w:rsidRDefault="00E74D50" w:rsidP="00E74D50">
      <w:pPr>
        <w:rPr>
          <w:rFonts w:ascii="Raleway" w:hAnsi="Raleway"/>
          <w:color w:val="003A49"/>
          <w:sz w:val="28"/>
          <w:szCs w:val="90"/>
        </w:rPr>
      </w:pPr>
    </w:p>
    <w:p w14:paraId="033660F7" w14:textId="234EB636" w:rsidR="00E74D50" w:rsidRPr="00520AC1" w:rsidRDefault="00E74D50" w:rsidP="00B551CC">
      <w:pPr>
        <w:spacing w:line="276" w:lineRule="auto"/>
        <w:rPr>
          <w:rFonts w:ascii="Raleway" w:hAnsi="Raleway"/>
          <w:color w:val="003A49"/>
          <w:sz w:val="28"/>
          <w:szCs w:val="90"/>
        </w:rPr>
      </w:pPr>
      <w:r w:rsidRPr="00520AC1">
        <w:rPr>
          <w:rFonts w:ascii="Raleway" w:hAnsi="Raleway"/>
          <w:color w:val="003A49"/>
          <w:sz w:val="28"/>
          <w:szCs w:val="90"/>
        </w:rPr>
        <w:t>Based on two half days</w:t>
      </w:r>
      <w:r>
        <w:rPr>
          <w:rFonts w:ascii="Raleway" w:hAnsi="Raleway"/>
          <w:color w:val="003A49"/>
          <w:sz w:val="28"/>
          <w:szCs w:val="90"/>
        </w:rPr>
        <w:t xml:space="preserve"> (9-1)</w:t>
      </w:r>
      <w:r w:rsidRPr="00520AC1">
        <w:rPr>
          <w:rFonts w:ascii="Raleway" w:hAnsi="Raleway"/>
          <w:color w:val="003A49"/>
          <w:sz w:val="28"/>
          <w:szCs w:val="90"/>
        </w:rPr>
        <w:t>, covering:</w:t>
      </w:r>
    </w:p>
    <w:p w14:paraId="5832976E" w14:textId="77777777" w:rsidR="00E74D50" w:rsidRPr="00CB2171" w:rsidRDefault="00E74D50" w:rsidP="00B551CC">
      <w:pPr>
        <w:pStyle w:val="ListParagraph"/>
        <w:numPr>
          <w:ilvl w:val="0"/>
          <w:numId w:val="16"/>
        </w:numPr>
        <w:spacing w:line="276" w:lineRule="auto"/>
        <w:jc w:val="both"/>
        <w:rPr>
          <w:rFonts w:ascii="Raleway" w:hAnsi="Raleway" w:cs="Arial"/>
        </w:rPr>
      </w:pPr>
      <w:r w:rsidRPr="00CB2171">
        <w:rPr>
          <w:rFonts w:ascii="Raleway" w:hAnsi="Raleway" w:cs="Arial"/>
        </w:rPr>
        <w:t>Team Purpose</w:t>
      </w:r>
    </w:p>
    <w:p w14:paraId="27E83D8B" w14:textId="77777777" w:rsidR="00E74D50" w:rsidRPr="00CB2171" w:rsidRDefault="00E74D50" w:rsidP="00B551CC">
      <w:pPr>
        <w:pStyle w:val="ListParagraph"/>
        <w:numPr>
          <w:ilvl w:val="0"/>
          <w:numId w:val="16"/>
        </w:numPr>
        <w:spacing w:line="276" w:lineRule="auto"/>
        <w:jc w:val="both"/>
        <w:rPr>
          <w:rFonts w:ascii="Raleway" w:hAnsi="Raleway" w:cs="Arial"/>
        </w:rPr>
      </w:pPr>
      <w:r w:rsidRPr="00CB2171">
        <w:rPr>
          <w:rFonts w:ascii="Raleway" w:hAnsi="Raleway" w:cs="Arial"/>
        </w:rPr>
        <w:t>Team Responsibilities</w:t>
      </w:r>
    </w:p>
    <w:p w14:paraId="138DBB2A" w14:textId="77777777" w:rsidR="00E74D50" w:rsidRPr="00CB2171" w:rsidRDefault="00E74D50" w:rsidP="00B551CC">
      <w:pPr>
        <w:pStyle w:val="ListParagraph"/>
        <w:numPr>
          <w:ilvl w:val="0"/>
          <w:numId w:val="16"/>
        </w:numPr>
        <w:spacing w:line="276" w:lineRule="auto"/>
        <w:jc w:val="both"/>
        <w:rPr>
          <w:rFonts w:ascii="Raleway" w:hAnsi="Raleway" w:cs="Arial"/>
        </w:rPr>
      </w:pPr>
      <w:r w:rsidRPr="00CB2171">
        <w:rPr>
          <w:rFonts w:ascii="Raleway" w:hAnsi="Raleway" w:cs="Arial"/>
        </w:rPr>
        <w:t>Ground Rules</w:t>
      </w:r>
    </w:p>
    <w:p w14:paraId="3F52008A" w14:textId="77777777" w:rsidR="00E74D50" w:rsidRPr="00CB2171" w:rsidRDefault="00E74D50" w:rsidP="00B551CC">
      <w:pPr>
        <w:pStyle w:val="ListParagraph"/>
        <w:numPr>
          <w:ilvl w:val="0"/>
          <w:numId w:val="16"/>
        </w:numPr>
        <w:spacing w:line="276" w:lineRule="auto"/>
        <w:jc w:val="both"/>
        <w:rPr>
          <w:rFonts w:ascii="Raleway" w:hAnsi="Raleway" w:cs="Arial"/>
        </w:rPr>
      </w:pPr>
      <w:r w:rsidRPr="00CB2171">
        <w:rPr>
          <w:rFonts w:ascii="Raleway" w:hAnsi="Raleway" w:cs="Arial"/>
        </w:rPr>
        <w:t>Meetings</w:t>
      </w:r>
    </w:p>
    <w:p w14:paraId="33F9D40A" w14:textId="77777777" w:rsidR="00E74D50" w:rsidRDefault="00E74D50" w:rsidP="00E74D50">
      <w:pPr>
        <w:rPr>
          <w:rFonts w:ascii="Raleway" w:hAnsi="Raleway"/>
          <w:b/>
          <w:color w:val="4AAA42"/>
          <w:sz w:val="28"/>
          <w:szCs w:val="72"/>
        </w:rPr>
      </w:pPr>
    </w:p>
    <w:p w14:paraId="1248632B" w14:textId="77777777" w:rsidR="00E74D50" w:rsidRPr="00CB2171" w:rsidRDefault="00E74D50" w:rsidP="00B551CC">
      <w:pPr>
        <w:spacing w:line="276" w:lineRule="auto"/>
        <w:rPr>
          <w:rFonts w:ascii="Raleway" w:hAnsi="Raleway"/>
          <w:color w:val="003A49"/>
          <w:sz w:val="28"/>
          <w:szCs w:val="90"/>
        </w:rPr>
      </w:pPr>
      <w:r w:rsidRPr="00CB2171">
        <w:rPr>
          <w:rFonts w:ascii="Raleway" w:hAnsi="Raleway"/>
          <w:color w:val="003A49"/>
          <w:sz w:val="28"/>
          <w:szCs w:val="90"/>
        </w:rPr>
        <w:t>Materials:</w:t>
      </w:r>
    </w:p>
    <w:p w14:paraId="7E1132CC" w14:textId="77777777" w:rsidR="00E74D50" w:rsidRDefault="00E74D50" w:rsidP="00B551CC">
      <w:pPr>
        <w:pStyle w:val="ListParagraph"/>
        <w:numPr>
          <w:ilvl w:val="0"/>
          <w:numId w:val="15"/>
        </w:numPr>
        <w:spacing w:line="276" w:lineRule="auto"/>
        <w:rPr>
          <w:rFonts w:ascii="Raleway" w:hAnsi="Raleway" w:cs="Arial"/>
        </w:rPr>
      </w:pPr>
      <w:r>
        <w:rPr>
          <w:rFonts w:ascii="Raleway" w:hAnsi="Raleway" w:cs="Arial"/>
        </w:rPr>
        <w:t>Team charter posters (5)</w:t>
      </w:r>
    </w:p>
    <w:p w14:paraId="74D6B591" w14:textId="77777777" w:rsidR="00E74D50" w:rsidRDefault="00E74D50" w:rsidP="00B551CC">
      <w:pPr>
        <w:pStyle w:val="ListParagraph"/>
        <w:numPr>
          <w:ilvl w:val="0"/>
          <w:numId w:val="15"/>
        </w:numPr>
        <w:spacing w:line="276" w:lineRule="auto"/>
        <w:rPr>
          <w:rFonts w:ascii="Raleway" w:hAnsi="Raleway" w:cs="Arial"/>
        </w:rPr>
      </w:pPr>
      <w:r w:rsidRPr="00CB2171">
        <w:rPr>
          <w:rFonts w:ascii="Raleway" w:hAnsi="Raleway" w:cs="Arial"/>
        </w:rPr>
        <w:t>Whiteboard &amp; pens</w:t>
      </w:r>
    </w:p>
    <w:p w14:paraId="6C006672" w14:textId="77777777" w:rsidR="00E74D50" w:rsidRDefault="00E74D50" w:rsidP="00B551CC">
      <w:pPr>
        <w:pStyle w:val="ListParagraph"/>
        <w:numPr>
          <w:ilvl w:val="0"/>
          <w:numId w:val="15"/>
        </w:numPr>
        <w:spacing w:line="276" w:lineRule="auto"/>
        <w:rPr>
          <w:rFonts w:ascii="Raleway" w:hAnsi="Raleway" w:cs="Arial"/>
        </w:rPr>
      </w:pPr>
      <w:r w:rsidRPr="00CB2171">
        <w:rPr>
          <w:rFonts w:ascii="Raleway" w:hAnsi="Raleway" w:cs="Arial"/>
        </w:rPr>
        <w:t>2 x flip charts, pads</w:t>
      </w:r>
      <w:r>
        <w:rPr>
          <w:rFonts w:ascii="Raleway" w:hAnsi="Raleway" w:cs="Arial"/>
        </w:rPr>
        <w:t>, pens</w:t>
      </w:r>
    </w:p>
    <w:p w14:paraId="66671D78" w14:textId="77777777" w:rsidR="00E74D50" w:rsidRDefault="00E74D50" w:rsidP="00B551CC">
      <w:pPr>
        <w:pStyle w:val="ListParagraph"/>
        <w:numPr>
          <w:ilvl w:val="0"/>
          <w:numId w:val="15"/>
        </w:numPr>
        <w:spacing w:line="276" w:lineRule="auto"/>
        <w:rPr>
          <w:rFonts w:ascii="Raleway" w:hAnsi="Raleway" w:cs="Arial"/>
        </w:rPr>
      </w:pPr>
      <w:r w:rsidRPr="00CB2171">
        <w:rPr>
          <w:rFonts w:ascii="Raleway" w:hAnsi="Raleway" w:cs="Arial"/>
        </w:rPr>
        <w:t>Lots of post-it notes</w:t>
      </w:r>
    </w:p>
    <w:p w14:paraId="1CE280C1" w14:textId="77777777" w:rsidR="00E74D50" w:rsidRPr="00CB2171" w:rsidRDefault="00E74D50" w:rsidP="00B551CC">
      <w:pPr>
        <w:pStyle w:val="ListParagraph"/>
        <w:numPr>
          <w:ilvl w:val="0"/>
          <w:numId w:val="15"/>
        </w:numPr>
        <w:spacing w:line="276" w:lineRule="auto"/>
        <w:rPr>
          <w:rFonts w:ascii="Raleway" w:hAnsi="Raleway" w:cs="Arial"/>
        </w:rPr>
      </w:pPr>
      <w:r w:rsidRPr="00CB2171">
        <w:rPr>
          <w:rFonts w:ascii="Raleway" w:hAnsi="Raleway" w:cs="Arial"/>
        </w:rPr>
        <w:t>Colour dots for voting</w:t>
      </w:r>
    </w:p>
    <w:p w14:paraId="38721EC4" w14:textId="77777777" w:rsidR="00E74D50" w:rsidRPr="00520AC1" w:rsidRDefault="00E74D50" w:rsidP="00E74D50">
      <w:pPr>
        <w:rPr>
          <w:rFonts w:ascii="Raleway" w:hAnsi="Raleway" w:cs="Arial"/>
          <w:sz w:val="28"/>
          <w:szCs w:val="72"/>
        </w:rPr>
      </w:pPr>
    </w:p>
    <w:p w14:paraId="0D1316F4" w14:textId="41329247" w:rsidR="00E74D50" w:rsidRDefault="00E74D50" w:rsidP="00E74D50">
      <w:pPr>
        <w:tabs>
          <w:tab w:val="left" w:pos="1134"/>
        </w:tabs>
        <w:rPr>
          <w:rFonts w:ascii="Raleway" w:hAnsi="Raleway" w:cs="Arial"/>
          <w:b/>
          <w:color w:val="4AAA42"/>
          <w:sz w:val="28"/>
          <w:szCs w:val="72"/>
        </w:rPr>
      </w:pPr>
    </w:p>
    <w:p w14:paraId="4C22914C" w14:textId="652CF2D7" w:rsidR="007974E3" w:rsidRDefault="007974E3" w:rsidP="00E74D50">
      <w:pPr>
        <w:tabs>
          <w:tab w:val="left" w:pos="1134"/>
        </w:tabs>
        <w:rPr>
          <w:rFonts w:ascii="Raleway" w:hAnsi="Raleway" w:cs="Arial"/>
          <w:b/>
          <w:color w:val="4AAA42"/>
          <w:sz w:val="28"/>
          <w:szCs w:val="72"/>
        </w:rPr>
      </w:pPr>
    </w:p>
    <w:p w14:paraId="086D00F8" w14:textId="58CADBEB" w:rsidR="007974E3" w:rsidRDefault="007974E3" w:rsidP="00E74D50">
      <w:pPr>
        <w:tabs>
          <w:tab w:val="left" w:pos="1134"/>
        </w:tabs>
        <w:rPr>
          <w:rFonts w:ascii="Raleway" w:hAnsi="Raleway" w:cs="Arial"/>
          <w:b/>
          <w:color w:val="4AAA42"/>
          <w:sz w:val="28"/>
          <w:szCs w:val="72"/>
        </w:rPr>
      </w:pPr>
    </w:p>
    <w:p w14:paraId="7963BE8E" w14:textId="029234EB" w:rsidR="007974E3" w:rsidRDefault="007974E3" w:rsidP="00E74D50">
      <w:pPr>
        <w:tabs>
          <w:tab w:val="left" w:pos="1134"/>
        </w:tabs>
        <w:rPr>
          <w:rFonts w:ascii="Raleway" w:hAnsi="Raleway" w:cs="Arial"/>
          <w:b/>
          <w:color w:val="4AAA42"/>
          <w:sz w:val="28"/>
          <w:szCs w:val="72"/>
        </w:rPr>
      </w:pPr>
    </w:p>
    <w:p w14:paraId="3E04BB11" w14:textId="56894EA6" w:rsidR="007974E3" w:rsidRDefault="007974E3" w:rsidP="00E74D50">
      <w:pPr>
        <w:tabs>
          <w:tab w:val="left" w:pos="1134"/>
        </w:tabs>
        <w:rPr>
          <w:rFonts w:ascii="Raleway" w:hAnsi="Raleway" w:cs="Arial"/>
          <w:b/>
          <w:color w:val="4AAA42"/>
          <w:sz w:val="28"/>
          <w:szCs w:val="72"/>
        </w:rPr>
      </w:pPr>
    </w:p>
    <w:p w14:paraId="6C9B0E1E" w14:textId="1379909C" w:rsidR="007974E3" w:rsidRDefault="007974E3" w:rsidP="00E74D50">
      <w:pPr>
        <w:tabs>
          <w:tab w:val="left" w:pos="1134"/>
        </w:tabs>
        <w:rPr>
          <w:rFonts w:ascii="Raleway" w:hAnsi="Raleway" w:cs="Arial"/>
          <w:b/>
          <w:color w:val="4AAA42"/>
          <w:sz w:val="28"/>
          <w:szCs w:val="72"/>
        </w:rPr>
      </w:pPr>
    </w:p>
    <w:p w14:paraId="39AD5FF4" w14:textId="4B46DEB8" w:rsidR="007974E3" w:rsidRDefault="007974E3" w:rsidP="00E74D50">
      <w:pPr>
        <w:tabs>
          <w:tab w:val="left" w:pos="1134"/>
        </w:tabs>
        <w:rPr>
          <w:rFonts w:ascii="Raleway" w:hAnsi="Raleway" w:cs="Arial"/>
          <w:b/>
          <w:color w:val="4AAA42"/>
          <w:sz w:val="28"/>
          <w:szCs w:val="72"/>
        </w:rPr>
      </w:pPr>
    </w:p>
    <w:p w14:paraId="78DB12D4" w14:textId="076E54FE" w:rsidR="007974E3" w:rsidRDefault="007974E3" w:rsidP="00E74D50">
      <w:pPr>
        <w:tabs>
          <w:tab w:val="left" w:pos="1134"/>
        </w:tabs>
        <w:rPr>
          <w:rFonts w:ascii="Raleway" w:hAnsi="Raleway" w:cs="Arial"/>
          <w:b/>
          <w:color w:val="4AAA42"/>
          <w:sz w:val="28"/>
          <w:szCs w:val="72"/>
        </w:rPr>
      </w:pPr>
    </w:p>
    <w:p w14:paraId="2EBF3F0F" w14:textId="79E2F16C" w:rsidR="007974E3" w:rsidRDefault="007974E3" w:rsidP="00E74D50">
      <w:pPr>
        <w:tabs>
          <w:tab w:val="left" w:pos="1134"/>
        </w:tabs>
        <w:rPr>
          <w:rFonts w:ascii="Raleway" w:hAnsi="Raleway" w:cs="Arial"/>
          <w:b/>
          <w:color w:val="4AAA42"/>
          <w:sz w:val="28"/>
          <w:szCs w:val="72"/>
        </w:rPr>
      </w:pPr>
    </w:p>
    <w:p w14:paraId="1254A74F" w14:textId="54A34AE7" w:rsidR="007974E3" w:rsidRDefault="007974E3" w:rsidP="00E74D50">
      <w:pPr>
        <w:tabs>
          <w:tab w:val="left" w:pos="1134"/>
        </w:tabs>
        <w:rPr>
          <w:rFonts w:ascii="Raleway" w:hAnsi="Raleway" w:cs="Arial"/>
          <w:b/>
          <w:color w:val="4AAA42"/>
          <w:sz w:val="28"/>
          <w:szCs w:val="72"/>
        </w:rPr>
      </w:pPr>
    </w:p>
    <w:p w14:paraId="177D6B85" w14:textId="41927A80" w:rsidR="007974E3" w:rsidRDefault="007974E3" w:rsidP="00E74D50">
      <w:pPr>
        <w:tabs>
          <w:tab w:val="left" w:pos="1134"/>
        </w:tabs>
        <w:rPr>
          <w:rFonts w:ascii="Raleway" w:hAnsi="Raleway" w:cs="Arial"/>
          <w:b/>
          <w:color w:val="4AAA42"/>
          <w:sz w:val="28"/>
          <w:szCs w:val="72"/>
        </w:rPr>
      </w:pPr>
    </w:p>
    <w:p w14:paraId="2B724848" w14:textId="5A4BCC72" w:rsidR="007974E3" w:rsidRDefault="007974E3" w:rsidP="00E74D50">
      <w:pPr>
        <w:tabs>
          <w:tab w:val="left" w:pos="1134"/>
        </w:tabs>
        <w:rPr>
          <w:rFonts w:ascii="Raleway" w:hAnsi="Raleway" w:cs="Arial"/>
          <w:b/>
          <w:color w:val="4AAA42"/>
          <w:sz w:val="28"/>
          <w:szCs w:val="72"/>
        </w:rPr>
      </w:pPr>
    </w:p>
    <w:p w14:paraId="28EF0689" w14:textId="74DA766E" w:rsidR="007974E3" w:rsidRDefault="007974E3" w:rsidP="00E74D50">
      <w:pPr>
        <w:tabs>
          <w:tab w:val="left" w:pos="1134"/>
        </w:tabs>
        <w:rPr>
          <w:rFonts w:ascii="Raleway" w:hAnsi="Raleway" w:cs="Arial"/>
          <w:b/>
          <w:color w:val="4AAA42"/>
          <w:sz w:val="28"/>
          <w:szCs w:val="72"/>
        </w:rPr>
      </w:pPr>
    </w:p>
    <w:p w14:paraId="7BFE50CB" w14:textId="666E7F3E" w:rsidR="007974E3" w:rsidRDefault="007974E3" w:rsidP="00E74D50">
      <w:pPr>
        <w:tabs>
          <w:tab w:val="left" w:pos="1134"/>
        </w:tabs>
        <w:rPr>
          <w:rFonts w:ascii="Raleway" w:hAnsi="Raleway" w:cs="Arial"/>
          <w:b/>
          <w:color w:val="4AAA42"/>
          <w:sz w:val="28"/>
          <w:szCs w:val="72"/>
        </w:rPr>
      </w:pPr>
    </w:p>
    <w:p w14:paraId="38146556" w14:textId="018058BB" w:rsidR="007974E3" w:rsidRDefault="007974E3" w:rsidP="00E74D50">
      <w:pPr>
        <w:tabs>
          <w:tab w:val="left" w:pos="1134"/>
        </w:tabs>
        <w:rPr>
          <w:rFonts w:ascii="Raleway" w:hAnsi="Raleway" w:cs="Arial"/>
          <w:b/>
          <w:color w:val="4AAA42"/>
          <w:sz w:val="28"/>
          <w:szCs w:val="72"/>
        </w:rPr>
      </w:pPr>
    </w:p>
    <w:p w14:paraId="008D99C9" w14:textId="77777777" w:rsidR="007974E3" w:rsidRDefault="007974E3" w:rsidP="007974E3">
      <w:pPr>
        <w:rPr>
          <w:rFonts w:ascii="Raleway" w:hAnsi="Raleway" w:cstheme="minorHAnsi"/>
          <w:color w:val="003A49"/>
          <w:sz w:val="28"/>
          <w:szCs w:val="90"/>
        </w:rPr>
      </w:pPr>
    </w:p>
    <w:p w14:paraId="71E17891" w14:textId="77777777" w:rsidR="007974E3" w:rsidRDefault="007974E3" w:rsidP="007974E3">
      <w:pPr>
        <w:rPr>
          <w:rFonts w:ascii="Raleway" w:hAnsi="Raleway" w:cstheme="minorHAnsi"/>
          <w:color w:val="003A49"/>
          <w:sz w:val="28"/>
          <w:szCs w:val="90"/>
        </w:rPr>
      </w:pPr>
    </w:p>
    <w:p w14:paraId="436A90BA" w14:textId="0A6ABCFA" w:rsidR="007974E3" w:rsidRDefault="007974E3" w:rsidP="007974E3">
      <w:pPr>
        <w:rPr>
          <w:rFonts w:ascii="Raleway" w:hAnsi="Raleway" w:cstheme="minorHAnsi"/>
          <w:color w:val="003A49"/>
          <w:sz w:val="28"/>
          <w:szCs w:val="90"/>
        </w:rPr>
      </w:pPr>
    </w:p>
    <w:p w14:paraId="1B379987" w14:textId="4EB90035" w:rsidR="007974E3" w:rsidRPr="00B551CC" w:rsidRDefault="007974E3" w:rsidP="00766B99">
      <w:pPr>
        <w:spacing w:before="240"/>
        <w:rPr>
          <w:rFonts w:ascii="Raleway" w:hAnsi="Raleway" w:cstheme="minorHAnsi"/>
          <w:sz w:val="22"/>
          <w:szCs w:val="22"/>
        </w:rPr>
      </w:pPr>
      <w:r w:rsidRPr="00B551CC">
        <w:rPr>
          <w:rFonts w:ascii="Raleway" w:hAnsi="Raleway" w:cstheme="minorHAnsi"/>
          <w:color w:val="003A49"/>
          <w:sz w:val="22"/>
          <w:szCs w:val="22"/>
        </w:rPr>
        <w:t>Key:</w:t>
      </w:r>
      <w:r w:rsidR="00B551CC">
        <w:rPr>
          <w:rFonts w:ascii="Raleway" w:hAnsi="Raleway" w:cstheme="minorHAnsi"/>
          <w:color w:val="003A49"/>
          <w:sz w:val="22"/>
          <w:szCs w:val="22"/>
        </w:rPr>
        <w:br/>
      </w:r>
      <w:r w:rsidRPr="00B551CC">
        <w:rPr>
          <w:rFonts w:ascii="Raleway" w:hAnsi="Raleway" w:cstheme="minorHAnsi"/>
          <w:color w:val="003A49"/>
          <w:sz w:val="22"/>
          <w:szCs w:val="22"/>
        </w:rPr>
        <w:br/>
      </w:r>
      <w:r w:rsidRPr="00B551CC">
        <w:rPr>
          <w:rFonts w:ascii="Raleway" w:hAnsi="Raleway" w:cstheme="minorHAnsi"/>
          <w:sz w:val="22"/>
          <w:szCs w:val="22"/>
        </w:rPr>
        <w:t>Black text is for what you as facilitator say to the participants</w:t>
      </w:r>
    </w:p>
    <w:p w14:paraId="3F098BB9" w14:textId="77777777" w:rsidR="007974E3" w:rsidRPr="00B551CC" w:rsidRDefault="007974E3" w:rsidP="00766B99">
      <w:pPr>
        <w:spacing w:before="240"/>
        <w:rPr>
          <w:rFonts w:ascii="Raleway" w:hAnsi="Raleway" w:cstheme="minorHAnsi"/>
          <w:color w:val="0000FF"/>
          <w:sz w:val="22"/>
          <w:szCs w:val="22"/>
        </w:rPr>
      </w:pPr>
      <w:r w:rsidRPr="00B551CC">
        <w:rPr>
          <w:rFonts w:ascii="Raleway" w:hAnsi="Raleway" w:cstheme="minorHAnsi"/>
          <w:color w:val="0000FF"/>
          <w:sz w:val="22"/>
          <w:szCs w:val="22"/>
        </w:rPr>
        <w:t>Blue text is for facilitator instructions</w:t>
      </w:r>
    </w:p>
    <w:p w14:paraId="570A85CB" w14:textId="77777777" w:rsidR="00B551CC" w:rsidRPr="00B551CC" w:rsidRDefault="007974E3" w:rsidP="00B551CC">
      <w:pPr>
        <w:tabs>
          <w:tab w:val="left" w:pos="1134"/>
        </w:tabs>
        <w:spacing w:before="240"/>
        <w:rPr>
          <w:rFonts w:ascii="Raleway" w:hAnsi="Raleway" w:cs="Arial"/>
          <w:bCs/>
          <w:color w:val="00B050"/>
          <w:sz w:val="22"/>
          <w:szCs w:val="22"/>
        </w:rPr>
      </w:pPr>
      <w:r w:rsidRPr="00B551CC">
        <w:rPr>
          <w:rFonts w:ascii="Raleway" w:hAnsi="Raleway" w:cs="Arial"/>
          <w:bCs/>
          <w:color w:val="00B050"/>
          <w:sz w:val="22"/>
          <w:szCs w:val="22"/>
        </w:rPr>
        <w:t>Green text refers to a set-up, poster or flipchart</w:t>
      </w:r>
    </w:p>
    <w:p w14:paraId="70F92A9C" w14:textId="574A4373" w:rsidR="00E74D50" w:rsidRPr="00B551CC" w:rsidRDefault="00E74D50" w:rsidP="00B551CC">
      <w:pPr>
        <w:tabs>
          <w:tab w:val="left" w:pos="1134"/>
        </w:tabs>
        <w:spacing w:before="240"/>
        <w:rPr>
          <w:rFonts w:ascii="Raleway" w:hAnsi="Raleway" w:cs="Arial"/>
          <w:bCs/>
          <w:color w:val="00B050"/>
          <w:sz w:val="28"/>
          <w:szCs w:val="96"/>
        </w:rPr>
      </w:pPr>
      <w:r w:rsidRPr="00B551CC">
        <w:rPr>
          <w:rFonts w:ascii="Raleway" w:hAnsi="Raleway" w:cs="Arial"/>
          <w:b/>
          <w:color w:val="C00000"/>
          <w:sz w:val="28"/>
          <w:szCs w:val="96"/>
        </w:rPr>
        <w:t>SESSION ONE</w:t>
      </w:r>
      <w:r w:rsidRPr="00D14AD4">
        <w:rPr>
          <w:rFonts w:ascii="Raleway" w:hAnsi="Raleway" w:cs="Arial"/>
          <w:b/>
          <w:szCs w:val="72"/>
        </w:rPr>
        <w:br/>
      </w:r>
    </w:p>
    <w:p w14:paraId="5AE1C1C7" w14:textId="572857A9" w:rsidR="00E74D50" w:rsidRPr="00B551CC" w:rsidRDefault="00E74D50" w:rsidP="00E74D50">
      <w:pPr>
        <w:tabs>
          <w:tab w:val="left" w:pos="1134"/>
        </w:tabs>
        <w:rPr>
          <w:rFonts w:ascii="Raleway" w:hAnsi="Raleway" w:cs="Arial"/>
          <w:b/>
          <w:sz w:val="28"/>
          <w:szCs w:val="96"/>
        </w:rPr>
      </w:pPr>
      <w:r w:rsidRPr="00B551CC">
        <w:rPr>
          <w:rFonts w:ascii="Raleway" w:hAnsi="Raleway" w:cs="Arial"/>
          <w:b/>
          <w:sz w:val="28"/>
          <w:szCs w:val="96"/>
        </w:rPr>
        <w:t>9.00</w:t>
      </w:r>
      <w:r w:rsidRPr="00B551CC">
        <w:rPr>
          <w:rFonts w:ascii="Raleway" w:hAnsi="Raleway" w:cs="Arial"/>
          <w:b/>
          <w:sz w:val="28"/>
          <w:szCs w:val="96"/>
        </w:rPr>
        <w:tab/>
        <w:t>Facilitator</w:t>
      </w:r>
      <w:r w:rsidRPr="00B551CC">
        <w:rPr>
          <w:rFonts w:ascii="Raleway" w:hAnsi="Raleway" w:cs="Arial"/>
          <w:b/>
          <w:sz w:val="28"/>
          <w:szCs w:val="96"/>
        </w:rPr>
        <w:tab/>
      </w:r>
      <w:r w:rsidRPr="00B551CC">
        <w:rPr>
          <w:rFonts w:ascii="Raleway" w:hAnsi="Raleway" w:cs="Arial"/>
          <w:b/>
          <w:sz w:val="28"/>
          <w:szCs w:val="96"/>
        </w:rPr>
        <w:tab/>
      </w:r>
      <w:r w:rsidRPr="00B551CC">
        <w:rPr>
          <w:rFonts w:ascii="Raleway" w:hAnsi="Raleway" w:cs="Arial"/>
          <w:b/>
          <w:sz w:val="28"/>
          <w:szCs w:val="96"/>
        </w:rPr>
        <w:tab/>
      </w:r>
      <w:r w:rsidR="00B551CC">
        <w:rPr>
          <w:rFonts w:ascii="Raleway" w:hAnsi="Raleway" w:cs="Arial"/>
          <w:b/>
          <w:sz w:val="28"/>
          <w:szCs w:val="96"/>
        </w:rPr>
        <w:t xml:space="preserve">     </w:t>
      </w:r>
      <w:r w:rsidRPr="00B551CC">
        <w:rPr>
          <w:rFonts w:ascii="Raleway" w:hAnsi="Raleway" w:cs="Arial"/>
          <w:b/>
          <w:sz w:val="28"/>
          <w:szCs w:val="96"/>
        </w:rPr>
        <w:t>Icebreaker:</w:t>
      </w:r>
      <w:r w:rsidRPr="00B551CC">
        <w:rPr>
          <w:rFonts w:ascii="Raleway" w:hAnsi="Raleway" w:cs="Arial"/>
          <w:b/>
          <w:sz w:val="28"/>
          <w:szCs w:val="96"/>
        </w:rPr>
        <w:tab/>
        <w:t>Musical Chairs</w:t>
      </w:r>
    </w:p>
    <w:p w14:paraId="66623984" w14:textId="6145682C" w:rsidR="00F907A6" w:rsidRDefault="00F907A6" w:rsidP="00E74D50">
      <w:pPr>
        <w:tabs>
          <w:tab w:val="left" w:pos="1134"/>
        </w:tabs>
        <w:rPr>
          <w:rFonts w:ascii="Raleway" w:hAnsi="Raleway" w:cs="Arial"/>
          <w:szCs w:val="72"/>
        </w:rPr>
      </w:pPr>
    </w:p>
    <w:p w14:paraId="0E9E87E6" w14:textId="6CACD3DE" w:rsidR="00F907A6" w:rsidRPr="00B551CC" w:rsidRDefault="00F907A6" w:rsidP="00F907A6">
      <w:pPr>
        <w:rPr>
          <w:rFonts w:ascii="Raleway" w:hAnsi="Raleway"/>
          <w:color w:val="0000FF"/>
          <w:sz w:val="22"/>
          <w:szCs w:val="22"/>
        </w:rPr>
      </w:pPr>
      <w:r w:rsidRPr="00B551CC">
        <w:rPr>
          <w:rFonts w:ascii="Raleway" w:hAnsi="Raleway"/>
          <w:color w:val="0000FF"/>
          <w:sz w:val="22"/>
          <w:szCs w:val="22"/>
        </w:rPr>
        <w:t>- Participants form a circle of chairs, facing in</w:t>
      </w:r>
      <w:r w:rsidRPr="00B551CC">
        <w:rPr>
          <w:rFonts w:ascii="Raleway" w:hAnsi="Raleway"/>
          <w:color w:val="0000FF"/>
          <w:sz w:val="22"/>
          <w:szCs w:val="22"/>
        </w:rPr>
        <w:br/>
        <w:t xml:space="preserve">- One chair is removed and one person stands in </w:t>
      </w:r>
      <w:r w:rsidR="00FF387B" w:rsidRPr="00B551CC">
        <w:rPr>
          <w:rFonts w:ascii="Raleway" w:hAnsi="Raleway"/>
          <w:color w:val="0000FF"/>
          <w:sz w:val="22"/>
          <w:szCs w:val="22"/>
        </w:rPr>
        <w:t xml:space="preserve">the </w:t>
      </w:r>
      <w:r w:rsidRPr="00B551CC">
        <w:rPr>
          <w:rFonts w:ascii="Raleway" w:hAnsi="Raleway"/>
          <w:color w:val="0000FF"/>
          <w:sz w:val="22"/>
          <w:szCs w:val="22"/>
        </w:rPr>
        <w:t>middle</w:t>
      </w:r>
      <w:r w:rsidRPr="00B551CC">
        <w:rPr>
          <w:rFonts w:ascii="Raleway" w:hAnsi="Raleway"/>
          <w:color w:val="0000FF"/>
          <w:sz w:val="22"/>
          <w:szCs w:val="22"/>
        </w:rPr>
        <w:br/>
        <w:t xml:space="preserve">- The idea is not to be left in </w:t>
      </w:r>
      <w:r w:rsidR="00FF387B" w:rsidRPr="00B551CC">
        <w:rPr>
          <w:rFonts w:ascii="Raleway" w:hAnsi="Raleway"/>
          <w:color w:val="0000FF"/>
          <w:sz w:val="22"/>
          <w:szCs w:val="22"/>
        </w:rPr>
        <w:t xml:space="preserve">the </w:t>
      </w:r>
      <w:r w:rsidRPr="00B551CC">
        <w:rPr>
          <w:rFonts w:ascii="Raleway" w:hAnsi="Raleway"/>
          <w:color w:val="0000FF"/>
          <w:sz w:val="22"/>
          <w:szCs w:val="22"/>
        </w:rPr>
        <w:t>middle</w:t>
      </w:r>
      <w:r w:rsidRPr="00B551CC">
        <w:rPr>
          <w:rFonts w:ascii="Raleway" w:hAnsi="Raleway"/>
          <w:color w:val="0000FF"/>
          <w:sz w:val="22"/>
          <w:szCs w:val="22"/>
        </w:rPr>
        <w:br/>
        <w:t>- The person in the middle makes a statement that is TRUE FOR THEM</w:t>
      </w:r>
      <w:r w:rsidRPr="00B551CC">
        <w:rPr>
          <w:rFonts w:ascii="Raleway" w:hAnsi="Raleway"/>
          <w:color w:val="0000FF"/>
          <w:sz w:val="22"/>
          <w:szCs w:val="22"/>
        </w:rPr>
        <w:br/>
        <w:t xml:space="preserve">- Everyone else whom that statement is true for must get up and attempt to get to </w:t>
      </w:r>
      <w:r w:rsidRPr="00B551CC">
        <w:rPr>
          <w:rFonts w:ascii="Raleway" w:hAnsi="Raleway"/>
          <w:color w:val="0000FF"/>
          <w:sz w:val="22"/>
          <w:szCs w:val="22"/>
        </w:rPr>
        <w:br/>
        <w:t xml:space="preserve">   another seat. You cannot go for the seat next to you. </w:t>
      </w:r>
    </w:p>
    <w:p w14:paraId="0D162750" w14:textId="77777777" w:rsidR="00F907A6" w:rsidRPr="00B551CC" w:rsidRDefault="00F907A6" w:rsidP="00F907A6">
      <w:pPr>
        <w:rPr>
          <w:rFonts w:ascii="Raleway" w:hAnsi="Raleway"/>
          <w:sz w:val="22"/>
          <w:szCs w:val="22"/>
        </w:rPr>
      </w:pPr>
    </w:p>
    <w:p w14:paraId="72D0349B" w14:textId="1F07E62E" w:rsidR="00F907A6" w:rsidRPr="00B551CC" w:rsidRDefault="00F907A6" w:rsidP="00F907A6">
      <w:pPr>
        <w:rPr>
          <w:rFonts w:ascii="Raleway" w:hAnsi="Raleway"/>
          <w:sz w:val="22"/>
          <w:szCs w:val="22"/>
        </w:rPr>
      </w:pPr>
      <w:r w:rsidRPr="00B551CC">
        <w:rPr>
          <w:rFonts w:ascii="Raleway" w:hAnsi="Raleway"/>
          <w:sz w:val="22"/>
          <w:szCs w:val="22"/>
        </w:rPr>
        <w:t xml:space="preserve">Keep playing for 5-10 minutes. </w:t>
      </w:r>
    </w:p>
    <w:p w14:paraId="3EBA5D6A" w14:textId="77777777" w:rsidR="00F907A6" w:rsidRPr="00520AC1" w:rsidRDefault="00F907A6" w:rsidP="00E74D50">
      <w:pPr>
        <w:tabs>
          <w:tab w:val="left" w:pos="1134"/>
        </w:tabs>
        <w:rPr>
          <w:rFonts w:ascii="Raleway" w:hAnsi="Raleway" w:cs="Arial"/>
          <w:szCs w:val="72"/>
        </w:rPr>
      </w:pPr>
    </w:p>
    <w:p w14:paraId="21D3CA8F" w14:textId="77777777" w:rsidR="00E74D50" w:rsidRPr="00520AC1" w:rsidRDefault="00E74D50" w:rsidP="00E74D50">
      <w:pPr>
        <w:tabs>
          <w:tab w:val="left" w:pos="1134"/>
          <w:tab w:val="left" w:pos="1792"/>
        </w:tabs>
        <w:rPr>
          <w:rFonts w:ascii="Raleway" w:hAnsi="Raleway" w:cs="Arial"/>
          <w:szCs w:val="72"/>
        </w:rPr>
      </w:pPr>
      <w:r w:rsidRPr="00520AC1">
        <w:rPr>
          <w:rFonts w:ascii="Raleway" w:hAnsi="Raleway" w:cs="Arial"/>
          <w:szCs w:val="72"/>
        </w:rPr>
        <w:tab/>
      </w:r>
    </w:p>
    <w:p w14:paraId="550E8C91" w14:textId="3D875920" w:rsidR="00E74D50" w:rsidRPr="00B551CC" w:rsidRDefault="00E74D50" w:rsidP="00E74D50">
      <w:pPr>
        <w:tabs>
          <w:tab w:val="left" w:pos="1134"/>
        </w:tabs>
        <w:rPr>
          <w:rFonts w:ascii="Raleway" w:hAnsi="Raleway" w:cs="Arial"/>
          <w:b/>
          <w:sz w:val="28"/>
          <w:szCs w:val="96"/>
        </w:rPr>
      </w:pPr>
      <w:r w:rsidRPr="00B551CC">
        <w:rPr>
          <w:rFonts w:ascii="Raleway" w:hAnsi="Raleway" w:cs="Arial"/>
          <w:b/>
          <w:sz w:val="28"/>
          <w:szCs w:val="96"/>
        </w:rPr>
        <w:t>9.15</w:t>
      </w:r>
      <w:r w:rsidRPr="00B551CC">
        <w:rPr>
          <w:rFonts w:ascii="Raleway" w:hAnsi="Raleway" w:cs="Arial"/>
          <w:b/>
          <w:sz w:val="28"/>
          <w:szCs w:val="96"/>
        </w:rPr>
        <w:tab/>
        <w:t xml:space="preserve">Team Leader/Manager </w:t>
      </w:r>
      <w:r w:rsidR="00B551CC">
        <w:rPr>
          <w:rFonts w:ascii="Raleway" w:hAnsi="Raleway" w:cs="Arial"/>
          <w:b/>
          <w:sz w:val="28"/>
          <w:szCs w:val="96"/>
        </w:rPr>
        <w:t xml:space="preserve">    </w:t>
      </w:r>
      <w:r w:rsidRPr="00B551CC">
        <w:rPr>
          <w:rFonts w:ascii="Raleway" w:hAnsi="Raleway" w:cs="Arial"/>
          <w:b/>
          <w:sz w:val="28"/>
          <w:szCs w:val="96"/>
        </w:rPr>
        <w:t>Give context for the Team Charter</w:t>
      </w:r>
    </w:p>
    <w:p w14:paraId="2A336E7E" w14:textId="77777777" w:rsidR="00E74D50" w:rsidRPr="00B551CC" w:rsidRDefault="00E74D50" w:rsidP="00E74D50">
      <w:pPr>
        <w:tabs>
          <w:tab w:val="left" w:pos="1134"/>
        </w:tabs>
        <w:rPr>
          <w:rFonts w:ascii="Raleway" w:hAnsi="Raleway" w:cs="Arial"/>
          <w:sz w:val="28"/>
          <w:szCs w:val="96"/>
        </w:rPr>
      </w:pPr>
    </w:p>
    <w:p w14:paraId="6CD518B3" w14:textId="77777777" w:rsidR="00E74D50" w:rsidRPr="00B551CC" w:rsidRDefault="00E74D50" w:rsidP="00E74D50">
      <w:pPr>
        <w:tabs>
          <w:tab w:val="left" w:pos="1134"/>
        </w:tabs>
        <w:rPr>
          <w:rFonts w:ascii="Raleway" w:hAnsi="Raleway" w:cs="Arial"/>
          <w:sz w:val="28"/>
          <w:szCs w:val="96"/>
        </w:rPr>
      </w:pPr>
    </w:p>
    <w:p w14:paraId="46218F80" w14:textId="41B58539" w:rsidR="00E74D50" w:rsidRPr="005C4019" w:rsidRDefault="00E74D50" w:rsidP="00E74D50">
      <w:pPr>
        <w:tabs>
          <w:tab w:val="left" w:pos="1134"/>
        </w:tabs>
        <w:rPr>
          <w:rFonts w:ascii="Raleway" w:hAnsi="Raleway" w:cs="Arial"/>
          <w:b/>
          <w:szCs w:val="72"/>
        </w:rPr>
      </w:pPr>
      <w:r w:rsidRPr="00B551CC">
        <w:rPr>
          <w:rFonts w:ascii="Raleway" w:hAnsi="Raleway" w:cs="Arial"/>
          <w:b/>
          <w:sz w:val="28"/>
          <w:szCs w:val="96"/>
        </w:rPr>
        <w:t>9.25</w:t>
      </w:r>
      <w:r w:rsidRPr="00B551CC">
        <w:rPr>
          <w:rFonts w:ascii="Raleway" w:hAnsi="Raleway" w:cs="Arial"/>
          <w:b/>
          <w:sz w:val="28"/>
          <w:szCs w:val="96"/>
        </w:rPr>
        <w:tab/>
        <w:t>Facilitator</w:t>
      </w:r>
      <w:r w:rsidRPr="00B551CC">
        <w:rPr>
          <w:rFonts w:ascii="Raleway" w:hAnsi="Raleway" w:cs="Arial"/>
          <w:b/>
          <w:sz w:val="28"/>
          <w:szCs w:val="96"/>
        </w:rPr>
        <w:tab/>
      </w:r>
      <w:r w:rsidRPr="00B551CC">
        <w:rPr>
          <w:rFonts w:ascii="Raleway" w:hAnsi="Raleway" w:cs="Arial"/>
          <w:b/>
          <w:sz w:val="28"/>
          <w:szCs w:val="96"/>
        </w:rPr>
        <w:tab/>
      </w:r>
      <w:r w:rsidRPr="00B551CC">
        <w:rPr>
          <w:rFonts w:ascii="Raleway" w:hAnsi="Raleway" w:cs="Arial"/>
          <w:b/>
          <w:sz w:val="28"/>
          <w:szCs w:val="96"/>
        </w:rPr>
        <w:tab/>
      </w:r>
      <w:r w:rsidR="00B551CC">
        <w:rPr>
          <w:rFonts w:ascii="Raleway" w:hAnsi="Raleway" w:cs="Arial"/>
          <w:b/>
          <w:sz w:val="28"/>
          <w:szCs w:val="96"/>
        </w:rPr>
        <w:t xml:space="preserve">     </w:t>
      </w:r>
      <w:r w:rsidRPr="00B551CC">
        <w:rPr>
          <w:rFonts w:ascii="Raleway" w:hAnsi="Raleway" w:cs="Arial"/>
          <w:b/>
          <w:sz w:val="28"/>
          <w:szCs w:val="96"/>
        </w:rPr>
        <w:t>Introduce TEAM CHARTERS</w:t>
      </w:r>
      <w:r w:rsidRPr="005C4019">
        <w:rPr>
          <w:rFonts w:ascii="Raleway" w:hAnsi="Raleway" w:cs="Arial"/>
          <w:b/>
          <w:szCs w:val="72"/>
        </w:rPr>
        <w:tab/>
      </w:r>
      <w:r w:rsidRPr="005C4019">
        <w:rPr>
          <w:rFonts w:ascii="Raleway" w:hAnsi="Raleway" w:cs="Arial"/>
          <w:b/>
          <w:szCs w:val="72"/>
        </w:rPr>
        <w:tab/>
      </w:r>
    </w:p>
    <w:p w14:paraId="108B00BD" w14:textId="77777777" w:rsidR="00E74D50" w:rsidRDefault="00E74D50" w:rsidP="00E74D50">
      <w:pPr>
        <w:tabs>
          <w:tab w:val="left" w:pos="1134"/>
        </w:tabs>
        <w:rPr>
          <w:rFonts w:ascii="Raleway" w:hAnsi="Raleway" w:cs="Arial"/>
          <w:szCs w:val="72"/>
        </w:rPr>
      </w:pPr>
    </w:p>
    <w:p w14:paraId="3FA800F7" w14:textId="5D6B367D" w:rsidR="00E74D50" w:rsidRPr="00B551CC" w:rsidRDefault="00E74D50" w:rsidP="00E74D50">
      <w:pPr>
        <w:tabs>
          <w:tab w:val="left" w:pos="1134"/>
        </w:tabs>
        <w:rPr>
          <w:rFonts w:ascii="Raleway" w:hAnsi="Raleway" w:cs="Arial"/>
          <w:sz w:val="22"/>
          <w:szCs w:val="22"/>
        </w:rPr>
      </w:pPr>
      <w:r w:rsidRPr="00B551CC">
        <w:rPr>
          <w:rFonts w:ascii="Raleway" w:hAnsi="Raleway" w:cs="Arial"/>
          <w:sz w:val="22"/>
          <w:szCs w:val="22"/>
        </w:rPr>
        <w:t xml:space="preserve">What do you currently understand by the concept of a team charter? </w:t>
      </w:r>
      <w:r w:rsidRPr="00B551CC">
        <w:rPr>
          <w:rFonts w:ascii="Raleway" w:hAnsi="Raleway" w:cs="Arial"/>
          <w:sz w:val="22"/>
          <w:szCs w:val="22"/>
        </w:rPr>
        <w:br/>
      </w:r>
      <w:r w:rsidRPr="00B551CC">
        <w:rPr>
          <w:rFonts w:ascii="Raleway" w:hAnsi="Raleway" w:cs="Arial"/>
          <w:sz w:val="22"/>
          <w:szCs w:val="22"/>
        </w:rPr>
        <w:br/>
        <w:t xml:space="preserve">Team charters are about creating clarity and unity within a team </w:t>
      </w:r>
      <w:r w:rsidRPr="00B551CC">
        <w:rPr>
          <w:rFonts w:ascii="Raleway" w:hAnsi="Raleway" w:cs="Arial"/>
          <w:bCs/>
          <w:color w:val="00B050"/>
          <w:sz w:val="22"/>
          <w:szCs w:val="22"/>
        </w:rPr>
        <w:t>(refer to</w:t>
      </w:r>
      <w:r w:rsidR="00FF387B" w:rsidRPr="00B551CC">
        <w:rPr>
          <w:rFonts w:ascii="Raleway" w:hAnsi="Raleway" w:cs="Arial"/>
          <w:bCs/>
          <w:color w:val="00B050"/>
          <w:sz w:val="22"/>
          <w:szCs w:val="22"/>
        </w:rPr>
        <w:t xml:space="preserve"> the</w:t>
      </w:r>
      <w:r w:rsidRPr="00B551CC">
        <w:rPr>
          <w:rFonts w:ascii="Raleway" w:hAnsi="Raleway" w:cs="Arial"/>
          <w:bCs/>
          <w:color w:val="00B050"/>
          <w:sz w:val="22"/>
          <w:szCs w:val="22"/>
        </w:rPr>
        <w:t xml:space="preserve"> poster). </w:t>
      </w:r>
    </w:p>
    <w:p w14:paraId="7C38B559" w14:textId="77777777" w:rsidR="00E74D50" w:rsidRPr="00B551CC" w:rsidRDefault="00E74D50" w:rsidP="00E74D50">
      <w:pPr>
        <w:tabs>
          <w:tab w:val="left" w:pos="1134"/>
        </w:tabs>
        <w:rPr>
          <w:rFonts w:ascii="Raleway" w:hAnsi="Raleway" w:cs="Arial"/>
          <w:sz w:val="22"/>
          <w:szCs w:val="22"/>
        </w:rPr>
      </w:pPr>
    </w:p>
    <w:p w14:paraId="641C669E" w14:textId="77777777" w:rsidR="007974E3" w:rsidRPr="00B551CC" w:rsidRDefault="007974E3" w:rsidP="007974E3">
      <w:pPr>
        <w:rPr>
          <w:rFonts w:ascii="Raleway" w:hAnsi="Raleway" w:cs="Arial"/>
          <w:sz w:val="22"/>
          <w:szCs w:val="22"/>
        </w:rPr>
      </w:pPr>
    </w:p>
    <w:p w14:paraId="2B39E750" w14:textId="0FB9C08C" w:rsidR="00E74D50" w:rsidRPr="00B551CC" w:rsidRDefault="00E74D50" w:rsidP="007974E3">
      <w:pPr>
        <w:rPr>
          <w:rFonts w:ascii="Raleway" w:hAnsi="Raleway" w:cs="Arial"/>
          <w:sz w:val="22"/>
          <w:szCs w:val="22"/>
        </w:rPr>
      </w:pPr>
      <w:r w:rsidRPr="00B551CC">
        <w:rPr>
          <w:rFonts w:ascii="Raleway" w:hAnsi="Raleway" w:cs="Arial"/>
          <w:sz w:val="22"/>
          <w:szCs w:val="22"/>
        </w:rPr>
        <w:t>The benefits of a team charter are:</w:t>
      </w:r>
      <w:r w:rsidRPr="00B551CC">
        <w:rPr>
          <w:rFonts w:ascii="Raleway" w:hAnsi="Raleway" w:cs="Arial"/>
          <w:sz w:val="22"/>
          <w:szCs w:val="22"/>
        </w:rPr>
        <w:br/>
      </w:r>
    </w:p>
    <w:p w14:paraId="676BAAE5" w14:textId="3D058B77" w:rsidR="00E74D50" w:rsidRPr="00B551CC" w:rsidRDefault="00E74D50" w:rsidP="007974E3">
      <w:pPr>
        <w:pStyle w:val="ListParagraph"/>
        <w:numPr>
          <w:ilvl w:val="0"/>
          <w:numId w:val="17"/>
        </w:numPr>
        <w:spacing w:after="0" w:line="276" w:lineRule="auto"/>
        <w:rPr>
          <w:rFonts w:ascii="Raleway" w:hAnsi="Raleway" w:cs="Arial"/>
        </w:rPr>
      </w:pPr>
      <w:r w:rsidRPr="00B551CC">
        <w:rPr>
          <w:rFonts w:ascii="Raleway" w:hAnsi="Raleway" w:cs="Arial"/>
        </w:rPr>
        <w:t>Ensuring all team members are unified toward a purpose that motivates them, whilst also meeting organisational needs</w:t>
      </w:r>
      <w:r w:rsidR="007974E3" w:rsidRPr="00B551CC">
        <w:rPr>
          <w:rFonts w:ascii="Raleway" w:hAnsi="Raleway" w:cs="Arial"/>
        </w:rPr>
        <w:t>.</w:t>
      </w:r>
    </w:p>
    <w:p w14:paraId="2888144B" w14:textId="18C41DD0" w:rsidR="00E74D50" w:rsidRPr="00B551CC" w:rsidRDefault="00E74D50" w:rsidP="007974E3">
      <w:pPr>
        <w:pStyle w:val="ListParagraph"/>
        <w:numPr>
          <w:ilvl w:val="0"/>
          <w:numId w:val="17"/>
        </w:numPr>
        <w:spacing w:after="0" w:line="276" w:lineRule="auto"/>
        <w:rPr>
          <w:rFonts w:ascii="Raleway" w:hAnsi="Raleway" w:cs="Arial"/>
        </w:rPr>
      </w:pPr>
      <w:r w:rsidRPr="00B551CC">
        <w:rPr>
          <w:rFonts w:ascii="Raleway" w:hAnsi="Raleway" w:cs="Arial"/>
        </w:rPr>
        <w:t>Clarifying for all team members what the key responsibilities are for the team – and what they are not</w:t>
      </w:r>
      <w:r w:rsidR="007974E3" w:rsidRPr="00B551CC">
        <w:rPr>
          <w:rFonts w:ascii="Raleway" w:hAnsi="Raleway" w:cs="Arial"/>
        </w:rPr>
        <w:t>.</w:t>
      </w:r>
    </w:p>
    <w:p w14:paraId="077F59D1" w14:textId="36B87647" w:rsidR="00E74D50" w:rsidRPr="00B551CC" w:rsidRDefault="00E74D50" w:rsidP="007974E3">
      <w:pPr>
        <w:pStyle w:val="ListParagraph"/>
        <w:numPr>
          <w:ilvl w:val="0"/>
          <w:numId w:val="17"/>
        </w:numPr>
        <w:spacing w:after="0" w:line="276" w:lineRule="auto"/>
        <w:rPr>
          <w:rFonts w:ascii="Raleway" w:hAnsi="Raleway" w:cs="Arial"/>
        </w:rPr>
      </w:pPr>
      <w:r w:rsidRPr="00B551CC">
        <w:rPr>
          <w:rFonts w:ascii="Raleway" w:hAnsi="Raleway" w:cs="Arial"/>
        </w:rPr>
        <w:t>Allowing the team to determine their own standards and agreed behaviours, which encourages team members to self-manage and hold each other to account</w:t>
      </w:r>
      <w:r w:rsidR="007974E3" w:rsidRPr="00B551CC">
        <w:rPr>
          <w:rFonts w:ascii="Raleway" w:hAnsi="Raleway" w:cs="Arial"/>
        </w:rPr>
        <w:t>.</w:t>
      </w:r>
    </w:p>
    <w:p w14:paraId="3BA54EDD" w14:textId="5D9E40BB" w:rsidR="00E74D50" w:rsidRPr="00B551CC" w:rsidRDefault="00E74D50" w:rsidP="007974E3">
      <w:pPr>
        <w:pStyle w:val="ListParagraph"/>
        <w:numPr>
          <w:ilvl w:val="0"/>
          <w:numId w:val="17"/>
        </w:numPr>
        <w:spacing w:after="0" w:line="276" w:lineRule="auto"/>
        <w:rPr>
          <w:rFonts w:ascii="Raleway" w:hAnsi="Raleway" w:cs="Arial"/>
        </w:rPr>
      </w:pPr>
      <w:r w:rsidRPr="00B551CC">
        <w:rPr>
          <w:rFonts w:ascii="Raleway" w:hAnsi="Raleway" w:cs="Arial"/>
        </w:rPr>
        <w:t xml:space="preserve">Adding significant value to meeting times by allowing the team to decide how, </w:t>
      </w:r>
      <w:proofErr w:type="gramStart"/>
      <w:r w:rsidRPr="00B551CC">
        <w:rPr>
          <w:rFonts w:ascii="Raleway" w:hAnsi="Raleway" w:cs="Arial"/>
        </w:rPr>
        <w:t>when</w:t>
      </w:r>
      <w:proofErr w:type="gramEnd"/>
      <w:r w:rsidRPr="00B551CC">
        <w:rPr>
          <w:rFonts w:ascii="Raleway" w:hAnsi="Raleway" w:cs="Arial"/>
        </w:rPr>
        <w:t xml:space="preserve"> and why the team comes together</w:t>
      </w:r>
      <w:r w:rsidR="007974E3" w:rsidRPr="00B551CC">
        <w:rPr>
          <w:rFonts w:ascii="Raleway" w:hAnsi="Raleway" w:cs="Arial"/>
        </w:rPr>
        <w:t>.</w:t>
      </w:r>
    </w:p>
    <w:p w14:paraId="4FCF4701" w14:textId="1B2635F4" w:rsidR="00E74D50" w:rsidRPr="00B551CC" w:rsidRDefault="00E74D50" w:rsidP="007974E3">
      <w:pPr>
        <w:pStyle w:val="ListParagraph"/>
        <w:numPr>
          <w:ilvl w:val="0"/>
          <w:numId w:val="17"/>
        </w:numPr>
        <w:spacing w:after="0" w:line="276" w:lineRule="auto"/>
        <w:rPr>
          <w:rFonts w:ascii="Raleway" w:hAnsi="Raleway" w:cs="Arial"/>
        </w:rPr>
      </w:pPr>
      <w:r w:rsidRPr="00B551CC">
        <w:rPr>
          <w:rFonts w:ascii="Raleway" w:hAnsi="Raleway" w:cs="Arial"/>
        </w:rPr>
        <w:t>Allowing the team to create a clear message about who they are and what they do, that can be used to educate the wider organisation</w:t>
      </w:r>
      <w:r w:rsidR="007974E3" w:rsidRPr="00B551CC">
        <w:rPr>
          <w:rFonts w:ascii="Raleway" w:hAnsi="Raleway" w:cs="Arial"/>
        </w:rPr>
        <w:t>.</w:t>
      </w:r>
    </w:p>
    <w:p w14:paraId="5DE3DF95" w14:textId="77777777" w:rsidR="00E74D50" w:rsidRPr="00B551CC" w:rsidRDefault="00E74D50" w:rsidP="00E74D50">
      <w:pPr>
        <w:tabs>
          <w:tab w:val="left" w:pos="1134"/>
        </w:tabs>
        <w:rPr>
          <w:rFonts w:ascii="Raleway" w:hAnsi="Raleway" w:cs="Arial"/>
          <w:sz w:val="22"/>
          <w:szCs w:val="22"/>
        </w:rPr>
      </w:pPr>
    </w:p>
    <w:p w14:paraId="0A053864" w14:textId="379CA61F" w:rsidR="00E74D50" w:rsidRPr="00B551CC" w:rsidRDefault="00E74D50" w:rsidP="00E74D50">
      <w:pPr>
        <w:tabs>
          <w:tab w:val="left" w:pos="1134"/>
        </w:tabs>
        <w:rPr>
          <w:rFonts w:ascii="Raleway" w:hAnsi="Raleway" w:cs="Arial"/>
          <w:sz w:val="22"/>
          <w:szCs w:val="22"/>
        </w:rPr>
      </w:pPr>
      <w:r w:rsidRPr="00B551CC">
        <w:rPr>
          <w:rFonts w:ascii="Raleway" w:hAnsi="Raleway" w:cs="Arial"/>
          <w:sz w:val="22"/>
          <w:szCs w:val="22"/>
        </w:rPr>
        <w:t>There are many sections that teams can include in their team charter, depending</w:t>
      </w:r>
      <w:r w:rsidR="00FF387B" w:rsidRPr="00B551CC">
        <w:rPr>
          <w:rFonts w:ascii="Raleway" w:hAnsi="Raleway" w:cs="Arial"/>
          <w:sz w:val="22"/>
          <w:szCs w:val="22"/>
        </w:rPr>
        <w:t xml:space="preserve"> on</w:t>
      </w:r>
      <w:r w:rsidRPr="00B551CC">
        <w:rPr>
          <w:rFonts w:ascii="Raleway" w:hAnsi="Raleway" w:cs="Arial"/>
          <w:sz w:val="22"/>
          <w:szCs w:val="22"/>
        </w:rPr>
        <w:t xml:space="preserve"> what their focus areas are. Over the next two sessions, we are going to look at four sections that we believe add the most benefit</w:t>
      </w:r>
      <w:proofErr w:type="gramStart"/>
      <w:r w:rsidRPr="00B551CC">
        <w:rPr>
          <w:rFonts w:ascii="Raleway" w:hAnsi="Raleway" w:cs="Arial"/>
          <w:sz w:val="22"/>
          <w:szCs w:val="22"/>
        </w:rPr>
        <w:t xml:space="preserve">:  </w:t>
      </w:r>
      <w:r w:rsidRPr="00B551CC">
        <w:rPr>
          <w:rFonts w:ascii="Raleway" w:hAnsi="Raleway" w:cs="Arial"/>
          <w:color w:val="00B050"/>
          <w:sz w:val="22"/>
          <w:szCs w:val="22"/>
        </w:rPr>
        <w:t>(</w:t>
      </w:r>
      <w:proofErr w:type="gramEnd"/>
      <w:r w:rsidRPr="00B551CC">
        <w:rPr>
          <w:rFonts w:ascii="Raleway" w:hAnsi="Raleway" w:cs="Arial"/>
          <w:color w:val="00B050"/>
          <w:sz w:val="22"/>
          <w:szCs w:val="22"/>
        </w:rPr>
        <w:t xml:space="preserve">talk to list on </w:t>
      </w:r>
      <w:r w:rsidR="00FF387B" w:rsidRPr="00B551CC">
        <w:rPr>
          <w:rFonts w:ascii="Raleway" w:hAnsi="Raleway" w:cs="Arial"/>
          <w:color w:val="00B050"/>
          <w:sz w:val="22"/>
          <w:szCs w:val="22"/>
        </w:rPr>
        <w:t xml:space="preserve">the </w:t>
      </w:r>
      <w:r w:rsidRPr="00B551CC">
        <w:rPr>
          <w:rFonts w:ascii="Raleway" w:hAnsi="Raleway" w:cs="Arial"/>
          <w:color w:val="00B050"/>
          <w:sz w:val="22"/>
          <w:szCs w:val="22"/>
        </w:rPr>
        <w:t>poster)</w:t>
      </w:r>
    </w:p>
    <w:p w14:paraId="092D6BC7" w14:textId="77777777" w:rsidR="00E74D50" w:rsidRPr="00B551CC" w:rsidRDefault="00E74D50" w:rsidP="00E74D50">
      <w:pPr>
        <w:rPr>
          <w:rFonts w:ascii="Raleway" w:hAnsi="Raleway" w:cs="Arial"/>
          <w:b/>
          <w:sz w:val="22"/>
          <w:szCs w:val="22"/>
        </w:rPr>
      </w:pPr>
    </w:p>
    <w:p w14:paraId="0550FEF7" w14:textId="4B9E0B89" w:rsidR="00E74D50" w:rsidRPr="00B551CC" w:rsidRDefault="00E74D50" w:rsidP="00E74D50">
      <w:pPr>
        <w:rPr>
          <w:rFonts w:ascii="Raleway" w:hAnsi="Raleway" w:cs="Arial"/>
          <w:b/>
          <w:color w:val="00B050"/>
          <w:sz w:val="22"/>
          <w:szCs w:val="22"/>
        </w:rPr>
      </w:pPr>
      <w:r w:rsidRPr="00B551CC">
        <w:rPr>
          <w:rFonts w:ascii="Raleway" w:hAnsi="Raleway" w:cs="Arial"/>
          <w:b/>
          <w:color w:val="00B050"/>
          <w:sz w:val="22"/>
          <w:szCs w:val="22"/>
        </w:rPr>
        <w:t>Purpose</w:t>
      </w:r>
    </w:p>
    <w:p w14:paraId="0F520AC6" w14:textId="77777777" w:rsidR="00E74D50" w:rsidRPr="00B551CC" w:rsidRDefault="00E74D50" w:rsidP="00E74D50">
      <w:pPr>
        <w:rPr>
          <w:rFonts w:ascii="Raleway" w:hAnsi="Raleway" w:cs="Arial"/>
          <w:b/>
          <w:color w:val="00B050"/>
          <w:sz w:val="22"/>
          <w:szCs w:val="22"/>
        </w:rPr>
      </w:pPr>
      <w:r w:rsidRPr="00B551CC">
        <w:rPr>
          <w:rFonts w:ascii="Raleway" w:hAnsi="Raleway" w:cs="Arial"/>
          <w:b/>
          <w:color w:val="00B050"/>
          <w:sz w:val="22"/>
          <w:szCs w:val="22"/>
        </w:rPr>
        <w:t>Team Responsibilities</w:t>
      </w:r>
    </w:p>
    <w:p w14:paraId="5973F484" w14:textId="77777777" w:rsidR="00E74D50" w:rsidRPr="00B551CC" w:rsidRDefault="00E74D50" w:rsidP="00E74D50">
      <w:pPr>
        <w:rPr>
          <w:rFonts w:ascii="Raleway" w:hAnsi="Raleway" w:cs="Arial"/>
          <w:b/>
          <w:color w:val="00B050"/>
          <w:sz w:val="22"/>
          <w:szCs w:val="22"/>
        </w:rPr>
      </w:pPr>
      <w:r w:rsidRPr="00B551CC">
        <w:rPr>
          <w:rFonts w:ascii="Raleway" w:hAnsi="Raleway" w:cs="Arial"/>
          <w:b/>
          <w:color w:val="00B050"/>
          <w:sz w:val="22"/>
          <w:szCs w:val="22"/>
        </w:rPr>
        <w:t>Meetings</w:t>
      </w:r>
    </w:p>
    <w:p w14:paraId="50785AB2" w14:textId="77777777" w:rsidR="00E74D50" w:rsidRPr="00B551CC" w:rsidRDefault="00E74D50" w:rsidP="00E74D50">
      <w:pPr>
        <w:rPr>
          <w:rFonts w:ascii="Raleway" w:hAnsi="Raleway" w:cs="Arial"/>
          <w:b/>
          <w:color w:val="00B050"/>
          <w:sz w:val="22"/>
          <w:szCs w:val="22"/>
        </w:rPr>
      </w:pPr>
      <w:r w:rsidRPr="00B551CC">
        <w:rPr>
          <w:rFonts w:ascii="Raleway" w:hAnsi="Raleway" w:cs="Arial"/>
          <w:b/>
          <w:color w:val="00B050"/>
          <w:sz w:val="22"/>
          <w:szCs w:val="22"/>
        </w:rPr>
        <w:t>Ground Rules</w:t>
      </w:r>
    </w:p>
    <w:p w14:paraId="1DE898EA" w14:textId="77777777" w:rsidR="007974E3" w:rsidRPr="00B551CC" w:rsidRDefault="007974E3" w:rsidP="00E74D50">
      <w:pPr>
        <w:tabs>
          <w:tab w:val="left" w:pos="1134"/>
        </w:tabs>
        <w:rPr>
          <w:rFonts w:ascii="Raleway" w:hAnsi="Raleway" w:cs="Arial"/>
          <w:sz w:val="22"/>
          <w:szCs w:val="22"/>
        </w:rPr>
      </w:pPr>
    </w:p>
    <w:p w14:paraId="1054F529" w14:textId="77777777" w:rsidR="00B551CC" w:rsidRDefault="00B551CC" w:rsidP="00E74D50">
      <w:pPr>
        <w:tabs>
          <w:tab w:val="left" w:pos="1134"/>
        </w:tabs>
        <w:rPr>
          <w:rFonts w:ascii="Raleway" w:hAnsi="Raleway" w:cs="Arial"/>
          <w:b/>
          <w:sz w:val="22"/>
          <w:szCs w:val="22"/>
        </w:rPr>
      </w:pPr>
    </w:p>
    <w:p w14:paraId="01899924" w14:textId="4537FF96" w:rsidR="00E74D50" w:rsidRPr="00B551CC" w:rsidRDefault="00E74D50" w:rsidP="00E74D50">
      <w:pPr>
        <w:tabs>
          <w:tab w:val="left" w:pos="1134"/>
        </w:tabs>
        <w:rPr>
          <w:rFonts w:ascii="Raleway" w:hAnsi="Raleway" w:cs="Arial"/>
          <w:b/>
          <w:sz w:val="22"/>
          <w:szCs w:val="22"/>
        </w:rPr>
      </w:pPr>
      <w:r w:rsidRPr="00B551CC">
        <w:rPr>
          <w:rFonts w:ascii="Raleway" w:hAnsi="Raleway" w:cs="Arial"/>
          <w:b/>
          <w:sz w:val="28"/>
          <w:szCs w:val="28"/>
        </w:rPr>
        <w:t>9.40</w:t>
      </w:r>
      <w:r w:rsidRPr="00B551CC">
        <w:rPr>
          <w:rFonts w:ascii="Raleway" w:hAnsi="Raleway" w:cs="Arial"/>
          <w:b/>
          <w:sz w:val="28"/>
          <w:szCs w:val="28"/>
        </w:rPr>
        <w:tab/>
        <w:t>Facilitator</w:t>
      </w:r>
      <w:r w:rsidRPr="00B551CC">
        <w:rPr>
          <w:rFonts w:ascii="Raleway" w:hAnsi="Raleway" w:cs="Arial"/>
          <w:b/>
          <w:sz w:val="28"/>
          <w:szCs w:val="28"/>
        </w:rPr>
        <w:tab/>
      </w:r>
      <w:r w:rsidRPr="00B551CC">
        <w:rPr>
          <w:rFonts w:ascii="Raleway" w:hAnsi="Raleway" w:cs="Arial"/>
          <w:b/>
          <w:sz w:val="28"/>
          <w:szCs w:val="28"/>
        </w:rPr>
        <w:tab/>
      </w:r>
      <w:r w:rsidRPr="00B551CC">
        <w:rPr>
          <w:rFonts w:ascii="Raleway" w:hAnsi="Raleway" w:cs="Arial"/>
          <w:b/>
          <w:sz w:val="28"/>
          <w:szCs w:val="28"/>
        </w:rPr>
        <w:tab/>
        <w:t>Introduce PURPOSE STATEMENTS</w:t>
      </w:r>
      <w:r w:rsidRPr="00B551CC">
        <w:rPr>
          <w:rFonts w:ascii="Raleway" w:hAnsi="Raleway" w:cs="Arial"/>
          <w:b/>
          <w:sz w:val="22"/>
          <w:szCs w:val="22"/>
        </w:rPr>
        <w:tab/>
      </w:r>
      <w:r w:rsidRPr="00B551CC">
        <w:rPr>
          <w:rFonts w:ascii="Raleway" w:hAnsi="Raleway" w:cs="Arial"/>
          <w:b/>
          <w:sz w:val="22"/>
          <w:szCs w:val="22"/>
        </w:rPr>
        <w:tab/>
      </w:r>
    </w:p>
    <w:p w14:paraId="16C4AE62" w14:textId="77777777" w:rsidR="00E74D50" w:rsidRPr="00B551CC" w:rsidRDefault="00E74D50" w:rsidP="00E74D50">
      <w:pPr>
        <w:tabs>
          <w:tab w:val="left" w:pos="1134"/>
        </w:tabs>
        <w:rPr>
          <w:rFonts w:ascii="Raleway" w:hAnsi="Raleway" w:cs="Arial"/>
          <w:b/>
          <w:sz w:val="22"/>
          <w:szCs w:val="22"/>
        </w:rPr>
      </w:pPr>
    </w:p>
    <w:p w14:paraId="126290D7" w14:textId="133DBB49" w:rsidR="00E74D50" w:rsidRPr="00B551CC" w:rsidRDefault="00E74D50" w:rsidP="00E74D50">
      <w:pPr>
        <w:rPr>
          <w:rFonts w:ascii="Raleway" w:hAnsi="Raleway" w:cs="Arial"/>
          <w:sz w:val="22"/>
          <w:szCs w:val="22"/>
        </w:rPr>
      </w:pPr>
      <w:r w:rsidRPr="00B551CC">
        <w:rPr>
          <w:rFonts w:ascii="Raleway" w:hAnsi="Raleway" w:cs="Arial"/>
          <w:sz w:val="22"/>
          <w:szCs w:val="22"/>
        </w:rPr>
        <w:t>Talk through</w:t>
      </w:r>
      <w:r w:rsidR="00FF387B" w:rsidRPr="00B551CC">
        <w:rPr>
          <w:rFonts w:ascii="Raleway" w:hAnsi="Raleway" w:cs="Arial"/>
          <w:sz w:val="22"/>
          <w:szCs w:val="22"/>
        </w:rPr>
        <w:t xml:space="preserve"> the</w:t>
      </w:r>
      <w:r w:rsidRPr="00B551CC">
        <w:rPr>
          <w:rFonts w:ascii="Raleway" w:hAnsi="Raleway" w:cs="Arial"/>
          <w:sz w:val="22"/>
          <w:szCs w:val="22"/>
        </w:rPr>
        <w:t xml:space="preserve"> “Purpose” poster. </w:t>
      </w:r>
    </w:p>
    <w:p w14:paraId="6A5B3FAA" w14:textId="77777777" w:rsidR="00E74D50" w:rsidRPr="00B551CC" w:rsidRDefault="00E74D50" w:rsidP="00E74D50">
      <w:pPr>
        <w:rPr>
          <w:rFonts w:ascii="Raleway" w:hAnsi="Raleway" w:cs="Arial"/>
          <w:sz w:val="22"/>
          <w:szCs w:val="22"/>
        </w:rPr>
      </w:pPr>
    </w:p>
    <w:p w14:paraId="49A63DC1" w14:textId="77777777" w:rsidR="00E74D50" w:rsidRPr="00B551CC" w:rsidRDefault="00E74D50" w:rsidP="00E74D50">
      <w:pPr>
        <w:rPr>
          <w:rFonts w:ascii="Raleway" w:hAnsi="Raleway" w:cs="Arial"/>
          <w:sz w:val="22"/>
          <w:szCs w:val="22"/>
        </w:rPr>
      </w:pPr>
      <w:r w:rsidRPr="00B551CC">
        <w:rPr>
          <w:rFonts w:ascii="Raleway" w:hAnsi="Raleway" w:cs="Arial"/>
          <w:sz w:val="22"/>
          <w:szCs w:val="22"/>
        </w:rPr>
        <w:t>Has anyone ever heard the Team NZ phrase “does it make the boat go faster?”</w:t>
      </w:r>
      <w:r w:rsidRPr="00B551CC">
        <w:rPr>
          <w:rFonts w:ascii="Raleway" w:hAnsi="Raleway" w:cs="Arial"/>
          <w:sz w:val="22"/>
          <w:szCs w:val="22"/>
        </w:rPr>
        <w:br/>
        <w:t xml:space="preserve">This touchstone helped NZ win the first America’s Cup. Every decision was made based on the answer to this question. A well-considered and written purpose statement can do the same for you. </w:t>
      </w:r>
    </w:p>
    <w:p w14:paraId="3C11507F" w14:textId="77777777" w:rsidR="00E74D50" w:rsidRPr="00B551CC" w:rsidRDefault="00E74D50" w:rsidP="00E74D50">
      <w:pPr>
        <w:rPr>
          <w:rFonts w:ascii="Raleway" w:hAnsi="Raleway" w:cs="Arial"/>
          <w:sz w:val="22"/>
          <w:szCs w:val="22"/>
        </w:rPr>
      </w:pPr>
    </w:p>
    <w:p w14:paraId="16C93DFA" w14:textId="6C5540CB" w:rsidR="00E74D50" w:rsidRPr="00B551CC" w:rsidRDefault="00E74D50" w:rsidP="00E74D50">
      <w:pPr>
        <w:pStyle w:val="ListParagraph"/>
        <w:numPr>
          <w:ilvl w:val="0"/>
          <w:numId w:val="20"/>
        </w:numPr>
        <w:spacing w:after="0" w:line="240" w:lineRule="auto"/>
        <w:rPr>
          <w:rFonts w:ascii="Raleway" w:hAnsi="Raleway" w:cs="Arial"/>
        </w:rPr>
      </w:pPr>
      <w:r w:rsidRPr="00B551CC">
        <w:rPr>
          <w:rFonts w:ascii="Raleway" w:hAnsi="Raleway" w:cs="Arial"/>
        </w:rPr>
        <w:t>Head up the whiteboard with “WHAT IS [TEAM NAME] HERE FOR?”</w:t>
      </w:r>
    </w:p>
    <w:p w14:paraId="1DA39BD7" w14:textId="77777777" w:rsidR="007974E3" w:rsidRPr="00B551CC" w:rsidRDefault="007974E3" w:rsidP="007974E3">
      <w:pPr>
        <w:pStyle w:val="ListParagraph"/>
        <w:spacing w:after="0" w:line="240" w:lineRule="auto"/>
        <w:rPr>
          <w:rFonts w:ascii="Raleway" w:hAnsi="Raleway" w:cs="Arial"/>
        </w:rPr>
      </w:pPr>
    </w:p>
    <w:p w14:paraId="415B5D43" w14:textId="679FF23B" w:rsidR="00E74D50" w:rsidRPr="00B551CC" w:rsidRDefault="00E74D50" w:rsidP="007974E3">
      <w:pPr>
        <w:pStyle w:val="ListParagraph"/>
        <w:numPr>
          <w:ilvl w:val="0"/>
          <w:numId w:val="20"/>
        </w:numPr>
        <w:spacing w:after="0" w:line="240" w:lineRule="auto"/>
        <w:rPr>
          <w:rFonts w:ascii="Raleway" w:hAnsi="Raleway" w:cs="Arial"/>
        </w:rPr>
      </w:pPr>
      <w:r w:rsidRPr="00B551CC">
        <w:rPr>
          <w:rFonts w:ascii="Raleway" w:hAnsi="Raleway" w:cs="Arial"/>
        </w:rPr>
        <w:t xml:space="preserve">Everyone </w:t>
      </w:r>
      <w:proofErr w:type="gramStart"/>
      <w:r w:rsidRPr="00B551CC">
        <w:rPr>
          <w:rFonts w:ascii="Raleway" w:hAnsi="Raleway" w:cs="Arial"/>
        </w:rPr>
        <w:t>brainstorm</w:t>
      </w:r>
      <w:proofErr w:type="gramEnd"/>
      <w:r w:rsidRPr="00B551CC">
        <w:rPr>
          <w:rFonts w:ascii="Raleway" w:hAnsi="Raleway" w:cs="Arial"/>
        </w:rPr>
        <w:t xml:space="preserve"> onto</w:t>
      </w:r>
      <w:r w:rsidR="00FF387B" w:rsidRPr="00B551CC">
        <w:rPr>
          <w:rFonts w:ascii="Raleway" w:hAnsi="Raleway" w:cs="Arial"/>
        </w:rPr>
        <w:t xml:space="preserve"> the</w:t>
      </w:r>
      <w:r w:rsidRPr="00B551CC">
        <w:rPr>
          <w:rFonts w:ascii="Raleway" w:hAnsi="Raleway" w:cs="Arial"/>
        </w:rPr>
        <w:t xml:space="preserve"> board (using post-it notes) all the possible answers to this question. (allow about 10 minutes)</w:t>
      </w:r>
    </w:p>
    <w:p w14:paraId="6D647955" w14:textId="77777777" w:rsidR="00F907A6" w:rsidRPr="00B551CC" w:rsidRDefault="00F907A6" w:rsidP="00F907A6">
      <w:pPr>
        <w:pStyle w:val="ListParagraph"/>
        <w:rPr>
          <w:rFonts w:ascii="Raleway" w:hAnsi="Raleway" w:cs="Arial"/>
        </w:rPr>
      </w:pPr>
    </w:p>
    <w:p w14:paraId="72BE8A89" w14:textId="61C9086F" w:rsidR="00F907A6" w:rsidRPr="00B551CC" w:rsidRDefault="00F907A6" w:rsidP="00F907A6">
      <w:pPr>
        <w:ind w:firstLine="360"/>
        <w:rPr>
          <w:rFonts w:ascii="Raleway" w:hAnsi="Raleway" w:cs="Arial"/>
          <w:bCs/>
          <w:color w:val="0000FF"/>
          <w:sz w:val="22"/>
          <w:szCs w:val="22"/>
        </w:rPr>
      </w:pPr>
      <w:r w:rsidRPr="00B551CC">
        <w:rPr>
          <w:rFonts w:ascii="Raleway" w:hAnsi="Raleway" w:cs="Arial"/>
          <w:bCs/>
          <w:color w:val="0000FF"/>
          <w:sz w:val="22"/>
          <w:szCs w:val="22"/>
        </w:rPr>
        <w:t>RULES OF BRAINSTORMING –</w:t>
      </w:r>
    </w:p>
    <w:p w14:paraId="12D5AA33" w14:textId="77777777" w:rsidR="00F907A6" w:rsidRPr="00B551CC" w:rsidRDefault="00F907A6" w:rsidP="00F907A6">
      <w:pPr>
        <w:rPr>
          <w:rFonts w:ascii="Raleway" w:hAnsi="Raleway" w:cs="Arial"/>
          <w:bCs/>
          <w:color w:val="0000FF"/>
          <w:sz w:val="22"/>
          <w:szCs w:val="22"/>
        </w:rPr>
      </w:pPr>
    </w:p>
    <w:p w14:paraId="29EF26E4" w14:textId="77777777" w:rsidR="00F907A6" w:rsidRPr="00B551CC" w:rsidRDefault="00F907A6" w:rsidP="00F907A6">
      <w:pPr>
        <w:pStyle w:val="ListParagraph"/>
        <w:numPr>
          <w:ilvl w:val="0"/>
          <w:numId w:val="8"/>
        </w:numPr>
        <w:spacing w:after="0" w:line="240" w:lineRule="auto"/>
        <w:rPr>
          <w:rFonts w:ascii="Raleway" w:hAnsi="Raleway" w:cs="Arial"/>
          <w:bCs/>
          <w:color w:val="0000FF"/>
        </w:rPr>
      </w:pPr>
      <w:r w:rsidRPr="00B551CC">
        <w:rPr>
          <w:rFonts w:ascii="Raleway" w:hAnsi="Raleway" w:cs="Arial"/>
          <w:bCs/>
          <w:color w:val="0000FF"/>
        </w:rPr>
        <w:t>Stand up (will help with energy)</w:t>
      </w:r>
    </w:p>
    <w:p w14:paraId="56B3D3CA" w14:textId="77777777" w:rsidR="00F907A6" w:rsidRPr="00B551CC" w:rsidRDefault="00F907A6" w:rsidP="00F907A6">
      <w:pPr>
        <w:pStyle w:val="ListParagraph"/>
        <w:numPr>
          <w:ilvl w:val="0"/>
          <w:numId w:val="8"/>
        </w:numPr>
        <w:spacing w:after="0" w:line="240" w:lineRule="auto"/>
        <w:rPr>
          <w:rFonts w:ascii="Raleway" w:hAnsi="Raleway" w:cs="Arial"/>
          <w:bCs/>
          <w:color w:val="0000FF"/>
        </w:rPr>
      </w:pPr>
      <w:r w:rsidRPr="00B551CC">
        <w:rPr>
          <w:rFonts w:ascii="Raleway" w:hAnsi="Raleway" w:cs="Arial"/>
          <w:bCs/>
          <w:color w:val="0000FF"/>
        </w:rPr>
        <w:t>No right or wrong ideas, this is about VOLUME</w:t>
      </w:r>
    </w:p>
    <w:p w14:paraId="4BD0D9DA" w14:textId="77777777" w:rsidR="00F907A6" w:rsidRPr="00B551CC" w:rsidRDefault="00F907A6" w:rsidP="00F907A6">
      <w:pPr>
        <w:pStyle w:val="ListParagraph"/>
        <w:numPr>
          <w:ilvl w:val="0"/>
          <w:numId w:val="8"/>
        </w:numPr>
        <w:spacing w:after="0" w:line="240" w:lineRule="auto"/>
        <w:rPr>
          <w:rFonts w:ascii="Raleway" w:hAnsi="Raleway" w:cs="Arial"/>
          <w:bCs/>
          <w:color w:val="0000FF"/>
        </w:rPr>
      </w:pPr>
      <w:r w:rsidRPr="00B551CC">
        <w:rPr>
          <w:rFonts w:ascii="Raleway" w:hAnsi="Raleway" w:cs="Arial"/>
          <w:bCs/>
          <w:color w:val="0000FF"/>
        </w:rPr>
        <w:t>No speaking – except to read out your idea as you place it</w:t>
      </w:r>
    </w:p>
    <w:p w14:paraId="2642687F" w14:textId="77777777" w:rsidR="00F907A6" w:rsidRPr="00B551CC" w:rsidRDefault="00F907A6" w:rsidP="00F907A6">
      <w:pPr>
        <w:pStyle w:val="ListParagraph"/>
        <w:numPr>
          <w:ilvl w:val="0"/>
          <w:numId w:val="8"/>
        </w:numPr>
        <w:spacing w:after="0" w:line="240" w:lineRule="auto"/>
        <w:rPr>
          <w:rFonts w:ascii="Raleway" w:hAnsi="Raleway" w:cs="Arial"/>
          <w:bCs/>
          <w:color w:val="0000FF"/>
        </w:rPr>
      </w:pPr>
      <w:r w:rsidRPr="00B551CC">
        <w:rPr>
          <w:rFonts w:ascii="Raleway" w:hAnsi="Raleway" w:cs="Arial"/>
          <w:bCs/>
          <w:color w:val="0000FF"/>
        </w:rPr>
        <w:t xml:space="preserve">Don’t save up your ideas, stick each one up as soon as you write </w:t>
      </w:r>
      <w:proofErr w:type="gramStart"/>
      <w:r w:rsidRPr="00B551CC">
        <w:rPr>
          <w:rFonts w:ascii="Raleway" w:hAnsi="Raleway" w:cs="Arial"/>
          <w:bCs/>
          <w:color w:val="0000FF"/>
        </w:rPr>
        <w:t>it</w:t>
      </w:r>
      <w:proofErr w:type="gramEnd"/>
    </w:p>
    <w:p w14:paraId="5CAFA3FB" w14:textId="77777777" w:rsidR="00F907A6" w:rsidRPr="00B551CC" w:rsidRDefault="00F907A6" w:rsidP="00F907A6">
      <w:pPr>
        <w:pStyle w:val="ListParagraph"/>
        <w:numPr>
          <w:ilvl w:val="0"/>
          <w:numId w:val="8"/>
        </w:numPr>
        <w:spacing w:after="0" w:line="240" w:lineRule="auto"/>
        <w:rPr>
          <w:rFonts w:ascii="Raleway" w:hAnsi="Raleway" w:cs="Arial"/>
          <w:bCs/>
          <w:color w:val="0000FF"/>
        </w:rPr>
      </w:pPr>
      <w:r w:rsidRPr="00B551CC">
        <w:rPr>
          <w:rFonts w:ascii="Raleway" w:hAnsi="Raleway" w:cs="Arial"/>
          <w:bCs/>
          <w:color w:val="0000FF"/>
        </w:rPr>
        <w:t>Don’t worry about double-</w:t>
      </w:r>
      <w:proofErr w:type="gramStart"/>
      <w:r w:rsidRPr="00B551CC">
        <w:rPr>
          <w:rFonts w:ascii="Raleway" w:hAnsi="Raleway" w:cs="Arial"/>
          <w:bCs/>
          <w:color w:val="0000FF"/>
        </w:rPr>
        <w:t>ups</w:t>
      </w:r>
      <w:proofErr w:type="gramEnd"/>
    </w:p>
    <w:p w14:paraId="6915AB14" w14:textId="6E2279C1" w:rsidR="00E74D50" w:rsidRPr="00B551CC" w:rsidRDefault="00E16798" w:rsidP="00E16798">
      <w:pPr>
        <w:tabs>
          <w:tab w:val="left" w:pos="1910"/>
        </w:tabs>
        <w:rPr>
          <w:rFonts w:ascii="Raleway" w:hAnsi="Raleway" w:cs="Arial"/>
          <w:sz w:val="22"/>
          <w:szCs w:val="22"/>
        </w:rPr>
      </w:pPr>
      <w:r w:rsidRPr="00B551CC">
        <w:rPr>
          <w:rFonts w:ascii="Raleway" w:hAnsi="Raleway" w:cs="Arial"/>
          <w:sz w:val="22"/>
          <w:szCs w:val="22"/>
        </w:rPr>
        <w:tab/>
      </w:r>
    </w:p>
    <w:p w14:paraId="1B0B9DD9" w14:textId="4EFD8A20" w:rsidR="007974E3" w:rsidRPr="00B551CC" w:rsidRDefault="00E74D50" w:rsidP="007974E3">
      <w:pPr>
        <w:pStyle w:val="ListParagraph"/>
        <w:numPr>
          <w:ilvl w:val="0"/>
          <w:numId w:val="19"/>
        </w:numPr>
        <w:rPr>
          <w:rFonts w:ascii="Raleway" w:hAnsi="Raleway" w:cs="Arial"/>
        </w:rPr>
      </w:pPr>
      <w:r w:rsidRPr="00B551CC">
        <w:rPr>
          <w:rFonts w:ascii="Raleway" w:hAnsi="Raleway" w:cs="Arial"/>
        </w:rPr>
        <w:t>After</w:t>
      </w:r>
      <w:r w:rsidR="00FF387B" w:rsidRPr="00B551CC">
        <w:rPr>
          <w:rFonts w:ascii="Raleway" w:hAnsi="Raleway" w:cs="Arial"/>
        </w:rPr>
        <w:t xml:space="preserve"> the</w:t>
      </w:r>
      <w:r w:rsidRPr="00B551CC">
        <w:rPr>
          <w:rFonts w:ascii="Raleway" w:hAnsi="Raleway" w:cs="Arial"/>
        </w:rPr>
        <w:t xml:space="preserve"> brainstorm, have the team get rid of any </w:t>
      </w:r>
      <w:proofErr w:type="gramStart"/>
      <w:r w:rsidRPr="00B551CC">
        <w:rPr>
          <w:rFonts w:ascii="Raleway" w:hAnsi="Raleway" w:cs="Arial"/>
        </w:rPr>
        <w:t>double-ups</w:t>
      </w:r>
      <w:proofErr w:type="gramEnd"/>
      <w:r w:rsidRPr="00B551CC">
        <w:rPr>
          <w:rFonts w:ascii="Raleway" w:hAnsi="Raleway" w:cs="Arial"/>
        </w:rPr>
        <w:t>. Cluster together any post-</w:t>
      </w:r>
      <w:proofErr w:type="spellStart"/>
      <w:r w:rsidRPr="00B551CC">
        <w:rPr>
          <w:rFonts w:ascii="Raleway" w:hAnsi="Raleway" w:cs="Arial"/>
        </w:rPr>
        <w:t>its</w:t>
      </w:r>
      <w:proofErr w:type="spellEnd"/>
      <w:r w:rsidR="007974E3" w:rsidRPr="00B551CC">
        <w:rPr>
          <w:rFonts w:ascii="Raleway" w:hAnsi="Raleway" w:cs="Arial"/>
        </w:rPr>
        <w:t xml:space="preserve"> </w:t>
      </w:r>
      <w:r w:rsidRPr="00B551CC">
        <w:rPr>
          <w:rFonts w:ascii="Raleway" w:hAnsi="Raleway" w:cs="Arial"/>
        </w:rPr>
        <w:t>that</w:t>
      </w:r>
      <w:r w:rsidR="00F907A6" w:rsidRPr="00B551CC">
        <w:rPr>
          <w:rFonts w:ascii="Raleway" w:hAnsi="Raleway" w:cs="Arial"/>
        </w:rPr>
        <w:t xml:space="preserve"> </w:t>
      </w:r>
      <w:r w:rsidRPr="00B551CC">
        <w:rPr>
          <w:rFonts w:ascii="Raleway" w:hAnsi="Raleway" w:cs="Arial"/>
        </w:rPr>
        <w:t xml:space="preserve">articulate </w:t>
      </w:r>
      <w:r w:rsidRPr="00B551CC">
        <w:rPr>
          <w:rFonts w:ascii="Raleway" w:hAnsi="Raleway" w:cs="Arial"/>
          <w:u w:val="single"/>
        </w:rPr>
        <w:t>the same</w:t>
      </w:r>
      <w:r w:rsidRPr="00B551CC">
        <w:rPr>
          <w:rFonts w:ascii="Raleway" w:hAnsi="Raleway" w:cs="Arial"/>
        </w:rPr>
        <w:t xml:space="preserve"> concept.</w:t>
      </w:r>
      <w:r w:rsidR="00F907A6" w:rsidRPr="00B551CC">
        <w:rPr>
          <w:rFonts w:ascii="Raleway" w:hAnsi="Raleway" w:cs="Arial"/>
        </w:rPr>
        <w:t xml:space="preserve"> (this is called an Affinity Diagram).</w:t>
      </w:r>
      <w:r w:rsidRPr="00B551CC">
        <w:rPr>
          <w:rFonts w:ascii="Raleway" w:hAnsi="Raleway" w:cs="Arial"/>
        </w:rPr>
        <w:t xml:space="preserve"> </w:t>
      </w:r>
    </w:p>
    <w:p w14:paraId="5D73072C" w14:textId="77777777" w:rsidR="007974E3" w:rsidRPr="00B551CC" w:rsidRDefault="007974E3" w:rsidP="007974E3">
      <w:pPr>
        <w:pStyle w:val="ListParagraph"/>
        <w:rPr>
          <w:rFonts w:ascii="Raleway" w:hAnsi="Raleway" w:cs="Arial"/>
        </w:rPr>
      </w:pPr>
    </w:p>
    <w:p w14:paraId="5BED94C0" w14:textId="3E407176" w:rsidR="007974E3" w:rsidRPr="00B551CC" w:rsidRDefault="00F907A6" w:rsidP="007974E3">
      <w:pPr>
        <w:pStyle w:val="ListParagraph"/>
        <w:numPr>
          <w:ilvl w:val="0"/>
          <w:numId w:val="19"/>
        </w:numPr>
        <w:rPr>
          <w:rFonts w:ascii="Raleway" w:hAnsi="Raleway" w:cs="Arial"/>
        </w:rPr>
      </w:pPr>
      <w:r w:rsidRPr="00B551CC">
        <w:rPr>
          <w:rFonts w:ascii="Raleway" w:hAnsi="Raleway" w:cs="Arial"/>
        </w:rPr>
        <w:t>Challenge the team to name each cluster.</w:t>
      </w:r>
      <w:r w:rsidR="007974E3" w:rsidRPr="00B551CC">
        <w:rPr>
          <w:rFonts w:ascii="Raleway" w:hAnsi="Raleway" w:cs="Arial"/>
        </w:rPr>
        <w:br/>
      </w:r>
    </w:p>
    <w:p w14:paraId="77F62919" w14:textId="1A6D3403" w:rsidR="00E74D50" w:rsidRPr="00B551CC" w:rsidRDefault="00E74D50" w:rsidP="007974E3">
      <w:pPr>
        <w:pStyle w:val="ListParagraph"/>
        <w:numPr>
          <w:ilvl w:val="0"/>
          <w:numId w:val="19"/>
        </w:numPr>
        <w:rPr>
          <w:rFonts w:ascii="Raleway" w:hAnsi="Raleway" w:cs="Arial"/>
        </w:rPr>
      </w:pPr>
      <w:r w:rsidRPr="00B551CC">
        <w:rPr>
          <w:rFonts w:ascii="Raleway" w:hAnsi="Raleway" w:cs="Arial"/>
        </w:rPr>
        <w:t xml:space="preserve">Now have the team vote – based on the most important reasons that this team exists. </w:t>
      </w:r>
    </w:p>
    <w:p w14:paraId="0F52DB78" w14:textId="77777777" w:rsidR="00F907A6" w:rsidRPr="00B551CC" w:rsidRDefault="00F907A6" w:rsidP="00F907A6">
      <w:pPr>
        <w:pStyle w:val="ListParagraph"/>
        <w:rPr>
          <w:rFonts w:ascii="Raleway" w:hAnsi="Raleway" w:cs="Arial"/>
        </w:rPr>
      </w:pPr>
    </w:p>
    <w:p w14:paraId="656B4E1A" w14:textId="77777777" w:rsidR="00F907A6" w:rsidRPr="00B551CC" w:rsidRDefault="00F907A6" w:rsidP="00F907A6">
      <w:pPr>
        <w:ind w:firstLine="360"/>
        <w:rPr>
          <w:rFonts w:ascii="Raleway" w:hAnsi="Raleway" w:cs="Arial"/>
          <w:bCs/>
          <w:color w:val="0000FF"/>
          <w:sz w:val="22"/>
          <w:szCs w:val="22"/>
        </w:rPr>
      </w:pPr>
      <w:r w:rsidRPr="00B551CC">
        <w:rPr>
          <w:rFonts w:ascii="Raleway" w:hAnsi="Raleway" w:cs="Arial"/>
          <w:bCs/>
          <w:color w:val="0000FF"/>
          <w:sz w:val="22"/>
          <w:szCs w:val="22"/>
        </w:rPr>
        <w:t xml:space="preserve">RULES OF MULTIVOTING – </w:t>
      </w:r>
    </w:p>
    <w:p w14:paraId="60A039B3" w14:textId="2142E31E" w:rsidR="00F907A6" w:rsidRPr="00B551CC" w:rsidRDefault="00F907A6" w:rsidP="00F907A6">
      <w:pPr>
        <w:ind w:firstLine="360"/>
        <w:rPr>
          <w:rFonts w:ascii="Raleway" w:hAnsi="Raleway" w:cs="Arial"/>
          <w:bCs/>
          <w:color w:val="0000FF"/>
          <w:sz w:val="22"/>
          <w:szCs w:val="22"/>
        </w:rPr>
      </w:pPr>
      <w:r w:rsidRPr="00B551CC">
        <w:rPr>
          <w:rFonts w:ascii="Raleway" w:hAnsi="Raleway" w:cs="Arial"/>
          <w:bCs/>
          <w:color w:val="0000FF"/>
          <w:sz w:val="22"/>
          <w:szCs w:val="22"/>
        </w:rPr>
        <w:t xml:space="preserve">TECHNIQUE A (Most useful when there </w:t>
      </w:r>
      <w:r w:rsidR="00FF387B" w:rsidRPr="00B551CC">
        <w:rPr>
          <w:rFonts w:ascii="Raleway" w:hAnsi="Raleway" w:cs="Arial"/>
          <w:bCs/>
          <w:color w:val="0000FF"/>
          <w:sz w:val="22"/>
          <w:szCs w:val="22"/>
        </w:rPr>
        <w:t>is</w:t>
      </w:r>
      <w:r w:rsidRPr="00B551CC">
        <w:rPr>
          <w:rFonts w:ascii="Raleway" w:hAnsi="Raleway" w:cs="Arial"/>
          <w:bCs/>
          <w:color w:val="0000FF"/>
          <w:sz w:val="22"/>
          <w:szCs w:val="22"/>
        </w:rPr>
        <w:t xml:space="preserve"> a large volume of ideas):</w:t>
      </w:r>
    </w:p>
    <w:p w14:paraId="7DD26456" w14:textId="77777777" w:rsidR="00F907A6" w:rsidRPr="00B551CC" w:rsidRDefault="00F907A6" w:rsidP="00F907A6">
      <w:pPr>
        <w:rPr>
          <w:rFonts w:ascii="Raleway" w:hAnsi="Raleway" w:cs="Arial"/>
          <w:bCs/>
          <w:color w:val="0000FF"/>
          <w:sz w:val="22"/>
          <w:szCs w:val="22"/>
        </w:rPr>
      </w:pPr>
    </w:p>
    <w:p w14:paraId="0B602F0E" w14:textId="77777777" w:rsidR="00F907A6" w:rsidRPr="00B551CC" w:rsidRDefault="00F907A6" w:rsidP="00F907A6">
      <w:pPr>
        <w:pStyle w:val="ListParagraph"/>
        <w:numPr>
          <w:ilvl w:val="0"/>
          <w:numId w:val="8"/>
        </w:numPr>
        <w:spacing w:after="0" w:line="240" w:lineRule="auto"/>
        <w:rPr>
          <w:rFonts w:ascii="Raleway" w:hAnsi="Raleway" w:cs="Arial"/>
          <w:bCs/>
          <w:color w:val="0000FF"/>
        </w:rPr>
      </w:pPr>
      <w:r w:rsidRPr="00B551CC">
        <w:rPr>
          <w:rFonts w:ascii="Raleway" w:hAnsi="Raleway" w:cs="Arial"/>
          <w:bCs/>
          <w:color w:val="0000FF"/>
        </w:rPr>
        <w:t xml:space="preserve">Everyone is assigned </w:t>
      </w:r>
      <w:proofErr w:type="gramStart"/>
      <w:r w:rsidRPr="00B551CC">
        <w:rPr>
          <w:rFonts w:ascii="Raleway" w:hAnsi="Raleway" w:cs="Arial"/>
          <w:bCs/>
          <w:color w:val="0000FF"/>
        </w:rPr>
        <w:t>a number of</w:t>
      </w:r>
      <w:proofErr w:type="gramEnd"/>
      <w:r w:rsidRPr="00B551CC">
        <w:rPr>
          <w:rFonts w:ascii="Raleway" w:hAnsi="Raleway" w:cs="Arial"/>
          <w:bCs/>
          <w:color w:val="0000FF"/>
        </w:rPr>
        <w:t xml:space="preserve"> votes (usually between 3-6)</w:t>
      </w:r>
    </w:p>
    <w:p w14:paraId="03F9F0A6" w14:textId="77777777" w:rsidR="00F907A6" w:rsidRPr="00B551CC" w:rsidRDefault="00F907A6" w:rsidP="00F907A6">
      <w:pPr>
        <w:pStyle w:val="ListParagraph"/>
        <w:numPr>
          <w:ilvl w:val="0"/>
          <w:numId w:val="8"/>
        </w:numPr>
        <w:spacing w:after="0" w:line="240" w:lineRule="auto"/>
        <w:rPr>
          <w:rFonts w:ascii="Raleway" w:hAnsi="Raleway" w:cs="Arial"/>
          <w:bCs/>
          <w:color w:val="0000FF"/>
        </w:rPr>
      </w:pPr>
      <w:r w:rsidRPr="00B551CC">
        <w:rPr>
          <w:rFonts w:ascii="Raleway" w:hAnsi="Raleway" w:cs="Arial"/>
          <w:bCs/>
          <w:color w:val="0000FF"/>
        </w:rPr>
        <w:t xml:space="preserve">Explain that people can use their votes any way they wish – one vote per cluster or idea, or all their votes in one place, it’s up to </w:t>
      </w:r>
      <w:proofErr w:type="gramStart"/>
      <w:r w:rsidRPr="00B551CC">
        <w:rPr>
          <w:rFonts w:ascii="Raleway" w:hAnsi="Raleway" w:cs="Arial"/>
          <w:bCs/>
          <w:color w:val="0000FF"/>
        </w:rPr>
        <w:t>them</w:t>
      </w:r>
      <w:proofErr w:type="gramEnd"/>
    </w:p>
    <w:p w14:paraId="2691CB80" w14:textId="77777777" w:rsidR="00F907A6" w:rsidRPr="00B551CC" w:rsidRDefault="00F907A6" w:rsidP="00F907A6">
      <w:pPr>
        <w:rPr>
          <w:rFonts w:ascii="Raleway" w:hAnsi="Raleway" w:cs="Arial"/>
          <w:bCs/>
          <w:color w:val="0000FF"/>
          <w:sz w:val="22"/>
          <w:szCs w:val="22"/>
        </w:rPr>
      </w:pPr>
    </w:p>
    <w:p w14:paraId="4238B402" w14:textId="51750A84" w:rsidR="00F907A6" w:rsidRPr="00B551CC" w:rsidRDefault="00F907A6" w:rsidP="00F907A6">
      <w:pPr>
        <w:ind w:left="360"/>
        <w:rPr>
          <w:rFonts w:ascii="Raleway" w:hAnsi="Raleway" w:cs="Arial"/>
          <w:bCs/>
          <w:color w:val="0000FF"/>
          <w:sz w:val="22"/>
          <w:szCs w:val="22"/>
        </w:rPr>
      </w:pPr>
      <w:r w:rsidRPr="00B551CC">
        <w:rPr>
          <w:rFonts w:ascii="Raleway" w:hAnsi="Raleway" w:cs="Arial"/>
          <w:bCs/>
          <w:color w:val="0000FF"/>
          <w:sz w:val="22"/>
          <w:szCs w:val="22"/>
        </w:rPr>
        <w:t xml:space="preserve">TECHNIQUE B (most useful when you have </w:t>
      </w:r>
      <w:r w:rsidR="00FF387B" w:rsidRPr="00B551CC">
        <w:rPr>
          <w:rFonts w:ascii="Raleway" w:hAnsi="Raleway" w:cs="Arial"/>
          <w:bCs/>
          <w:color w:val="0000FF"/>
          <w:sz w:val="22"/>
          <w:szCs w:val="22"/>
        </w:rPr>
        <w:t>fewer</w:t>
      </w:r>
      <w:r w:rsidRPr="00B551CC">
        <w:rPr>
          <w:rFonts w:ascii="Raleway" w:hAnsi="Raleway" w:cs="Arial"/>
          <w:bCs/>
          <w:color w:val="0000FF"/>
          <w:sz w:val="22"/>
          <w:szCs w:val="22"/>
        </w:rPr>
        <w:t xml:space="preserve"> ideas to vote on, and you are trying to introduce spread in the voting to come to a definitive answer. </w:t>
      </w:r>
    </w:p>
    <w:p w14:paraId="145E87A5" w14:textId="77777777" w:rsidR="00F907A6" w:rsidRPr="00B551CC" w:rsidRDefault="00F907A6" w:rsidP="00F907A6">
      <w:pPr>
        <w:rPr>
          <w:rFonts w:ascii="Raleway" w:hAnsi="Raleway" w:cs="Arial"/>
          <w:bCs/>
          <w:color w:val="0000FF"/>
          <w:sz w:val="22"/>
          <w:szCs w:val="22"/>
        </w:rPr>
      </w:pPr>
    </w:p>
    <w:p w14:paraId="09869365" w14:textId="77777777" w:rsidR="00F907A6" w:rsidRPr="00B551CC" w:rsidRDefault="00F907A6" w:rsidP="00F907A6">
      <w:pPr>
        <w:pStyle w:val="ListParagraph"/>
        <w:numPr>
          <w:ilvl w:val="0"/>
          <w:numId w:val="8"/>
        </w:numPr>
        <w:spacing w:after="0" w:line="240" w:lineRule="auto"/>
        <w:rPr>
          <w:rFonts w:ascii="Raleway" w:hAnsi="Raleway" w:cs="Arial"/>
          <w:bCs/>
          <w:color w:val="0000FF"/>
        </w:rPr>
      </w:pPr>
      <w:r w:rsidRPr="00B551CC">
        <w:rPr>
          <w:rFonts w:ascii="Raleway" w:hAnsi="Raleway" w:cs="Arial"/>
          <w:bCs/>
          <w:color w:val="0000FF"/>
        </w:rPr>
        <w:t>Everyone votes on EVERY idea</w:t>
      </w:r>
    </w:p>
    <w:p w14:paraId="0AD143FD" w14:textId="77777777" w:rsidR="00F907A6" w:rsidRPr="00B551CC" w:rsidRDefault="00F907A6" w:rsidP="00F907A6">
      <w:pPr>
        <w:pStyle w:val="ListParagraph"/>
        <w:numPr>
          <w:ilvl w:val="0"/>
          <w:numId w:val="8"/>
        </w:numPr>
        <w:spacing w:after="0" w:line="240" w:lineRule="auto"/>
        <w:rPr>
          <w:rFonts w:ascii="Raleway" w:hAnsi="Raleway" w:cs="Arial"/>
          <w:bCs/>
          <w:color w:val="0000FF"/>
        </w:rPr>
      </w:pPr>
      <w:r w:rsidRPr="00B551CC">
        <w:rPr>
          <w:rFonts w:ascii="Raleway" w:hAnsi="Raleway" w:cs="Arial"/>
          <w:bCs/>
          <w:color w:val="0000FF"/>
        </w:rPr>
        <w:t xml:space="preserve">Each person assigns each idea either a 0, 1, 3 or 7 </w:t>
      </w:r>
    </w:p>
    <w:p w14:paraId="192A0087" w14:textId="77777777" w:rsidR="00F907A6" w:rsidRPr="00B551CC" w:rsidRDefault="00F907A6" w:rsidP="00F907A6">
      <w:pPr>
        <w:ind w:left="2160"/>
        <w:rPr>
          <w:rFonts w:ascii="Raleway" w:hAnsi="Raleway" w:cs="Arial"/>
          <w:bCs/>
          <w:color w:val="0000FF"/>
          <w:sz w:val="22"/>
          <w:szCs w:val="22"/>
        </w:rPr>
      </w:pPr>
      <w:r w:rsidRPr="00B551CC">
        <w:rPr>
          <w:rFonts w:ascii="Raleway" w:hAnsi="Raleway" w:cs="Arial"/>
          <w:bCs/>
          <w:color w:val="0000FF"/>
          <w:sz w:val="22"/>
          <w:szCs w:val="22"/>
        </w:rPr>
        <w:t xml:space="preserve">0 = Don’t see any value in the idea </w:t>
      </w:r>
    </w:p>
    <w:p w14:paraId="7B62F6AF" w14:textId="77777777" w:rsidR="00F907A6" w:rsidRPr="00B551CC" w:rsidRDefault="00F907A6" w:rsidP="00F907A6">
      <w:pPr>
        <w:ind w:left="2160"/>
        <w:rPr>
          <w:rFonts w:ascii="Raleway" w:hAnsi="Raleway" w:cs="Arial"/>
          <w:bCs/>
          <w:color w:val="0000FF"/>
          <w:sz w:val="22"/>
          <w:szCs w:val="22"/>
        </w:rPr>
      </w:pPr>
      <w:r w:rsidRPr="00B551CC">
        <w:rPr>
          <w:rFonts w:ascii="Raleway" w:hAnsi="Raleway" w:cs="Arial"/>
          <w:bCs/>
          <w:color w:val="0000FF"/>
          <w:sz w:val="22"/>
          <w:szCs w:val="22"/>
        </w:rPr>
        <w:t>1 = See a little value in the idea</w:t>
      </w:r>
    </w:p>
    <w:p w14:paraId="1E9E87E5" w14:textId="77777777" w:rsidR="00F907A6" w:rsidRPr="00B551CC" w:rsidRDefault="00F907A6" w:rsidP="00F907A6">
      <w:pPr>
        <w:ind w:left="2160"/>
        <w:rPr>
          <w:rFonts w:ascii="Raleway" w:hAnsi="Raleway" w:cs="Arial"/>
          <w:bCs/>
          <w:color w:val="0000FF"/>
          <w:sz w:val="22"/>
          <w:szCs w:val="22"/>
        </w:rPr>
      </w:pPr>
      <w:r w:rsidRPr="00B551CC">
        <w:rPr>
          <w:rFonts w:ascii="Raleway" w:hAnsi="Raleway" w:cs="Arial"/>
          <w:bCs/>
          <w:color w:val="0000FF"/>
          <w:sz w:val="22"/>
          <w:szCs w:val="22"/>
        </w:rPr>
        <w:t>3 = Really like/support this idea</w:t>
      </w:r>
    </w:p>
    <w:p w14:paraId="42D01A75" w14:textId="77777777" w:rsidR="00F907A6" w:rsidRPr="00B551CC" w:rsidRDefault="00F907A6" w:rsidP="00F907A6">
      <w:pPr>
        <w:ind w:left="2160"/>
        <w:rPr>
          <w:rFonts w:ascii="Raleway" w:hAnsi="Raleway" w:cs="Arial"/>
          <w:bCs/>
          <w:color w:val="0000FF"/>
          <w:sz w:val="22"/>
          <w:szCs w:val="22"/>
        </w:rPr>
      </w:pPr>
      <w:r w:rsidRPr="00B551CC">
        <w:rPr>
          <w:rFonts w:ascii="Raleway" w:hAnsi="Raleway" w:cs="Arial"/>
          <w:bCs/>
          <w:color w:val="0000FF"/>
          <w:sz w:val="22"/>
          <w:szCs w:val="22"/>
        </w:rPr>
        <w:t>7 = This idea has my FULL SUPPORT</w:t>
      </w:r>
    </w:p>
    <w:p w14:paraId="6F1561A5" w14:textId="0DD647CD" w:rsidR="00E74D50" w:rsidRPr="00B551CC" w:rsidRDefault="00E74D50" w:rsidP="00923FBC">
      <w:pPr>
        <w:rPr>
          <w:rFonts w:ascii="Raleway" w:hAnsi="Raleway" w:cs="Arial"/>
          <w:sz w:val="22"/>
          <w:szCs w:val="22"/>
        </w:rPr>
      </w:pPr>
    </w:p>
    <w:p w14:paraId="5CDB6FF0" w14:textId="77777777" w:rsidR="00923FBC" w:rsidRPr="00B551CC" w:rsidRDefault="00923FBC" w:rsidP="007974E3">
      <w:pPr>
        <w:pStyle w:val="ListParagraph"/>
        <w:numPr>
          <w:ilvl w:val="0"/>
          <w:numId w:val="21"/>
        </w:numPr>
        <w:spacing w:after="0" w:line="240" w:lineRule="auto"/>
        <w:rPr>
          <w:rFonts w:ascii="Raleway" w:hAnsi="Raleway" w:cs="Arial"/>
        </w:rPr>
      </w:pPr>
      <w:proofErr w:type="gramStart"/>
      <w:r w:rsidRPr="00B551CC">
        <w:rPr>
          <w:rFonts w:ascii="Raleway" w:hAnsi="Raleway" w:cs="Arial"/>
        </w:rPr>
        <w:t>Let’s</w:t>
      </w:r>
      <w:proofErr w:type="gramEnd"/>
      <w:r w:rsidRPr="00B551CC">
        <w:rPr>
          <w:rFonts w:ascii="Raleway" w:hAnsi="Raleway" w:cs="Arial"/>
        </w:rPr>
        <w:t xml:space="preserve"> look at what we’ve now got in front of us. Are there 2-3 clusters that clearly are the favourites? If not, exclude the least popular clusters, reduce the votes available to each team member, and have them vote again, until you have 2-3 clear winners. </w:t>
      </w:r>
    </w:p>
    <w:p w14:paraId="69622F1D" w14:textId="77777777" w:rsidR="00923FBC" w:rsidRPr="00B551CC" w:rsidRDefault="00923FBC" w:rsidP="00923FBC">
      <w:pPr>
        <w:pStyle w:val="ListParagraph"/>
        <w:rPr>
          <w:rFonts w:ascii="Raleway" w:hAnsi="Raleway" w:cs="Arial"/>
        </w:rPr>
      </w:pPr>
    </w:p>
    <w:p w14:paraId="76B65F12" w14:textId="77777777" w:rsidR="00923FBC" w:rsidRPr="00B551CC" w:rsidRDefault="00923FBC" w:rsidP="007974E3">
      <w:pPr>
        <w:pStyle w:val="ListParagraph"/>
        <w:numPr>
          <w:ilvl w:val="0"/>
          <w:numId w:val="21"/>
        </w:numPr>
        <w:spacing w:after="0" w:line="240" w:lineRule="auto"/>
        <w:rPr>
          <w:rFonts w:ascii="Raleway" w:hAnsi="Raleway" w:cs="Arial"/>
        </w:rPr>
      </w:pPr>
      <w:r w:rsidRPr="00B551CC">
        <w:rPr>
          <w:rFonts w:ascii="Raleway" w:hAnsi="Raleway" w:cs="Arial"/>
        </w:rPr>
        <w:t xml:space="preserve">Explain that the next step is to take these top concepts and create an actual purpose statement. </w:t>
      </w:r>
    </w:p>
    <w:p w14:paraId="2A9C0B60" w14:textId="77777777" w:rsidR="00E74D50" w:rsidRPr="00B551CC" w:rsidRDefault="00E74D50" w:rsidP="00E74D50">
      <w:pPr>
        <w:pStyle w:val="ListParagraph"/>
        <w:rPr>
          <w:rFonts w:ascii="Raleway" w:hAnsi="Raleway" w:cs="Arial"/>
        </w:rPr>
      </w:pPr>
    </w:p>
    <w:p w14:paraId="69052539" w14:textId="77777777" w:rsidR="00B551CC" w:rsidRPr="00B551CC" w:rsidRDefault="00B551CC" w:rsidP="00B551CC">
      <w:pPr>
        <w:shd w:val="clear" w:color="auto" w:fill="C00000"/>
        <w:rPr>
          <w:rFonts w:ascii="Raleway" w:hAnsi="Raleway"/>
          <w:b/>
          <w:color w:val="FFFFFF" w:themeColor="background1"/>
          <w:sz w:val="22"/>
          <w:szCs w:val="22"/>
        </w:rPr>
      </w:pPr>
      <w:r w:rsidRPr="00B551CC">
        <w:rPr>
          <w:rFonts w:ascii="Raleway" w:hAnsi="Raleway"/>
          <w:b/>
          <w:color w:val="FFFFFF" w:themeColor="background1"/>
          <w:sz w:val="22"/>
          <w:szCs w:val="22"/>
        </w:rPr>
        <w:t xml:space="preserve">  10.30(</w:t>
      </w:r>
      <w:proofErr w:type="spellStart"/>
      <w:r w:rsidRPr="00B551CC">
        <w:rPr>
          <w:rFonts w:ascii="Raleway" w:hAnsi="Raleway"/>
          <w:b/>
          <w:color w:val="FFFFFF" w:themeColor="background1"/>
          <w:sz w:val="22"/>
          <w:szCs w:val="22"/>
        </w:rPr>
        <w:t>ish</w:t>
      </w:r>
      <w:proofErr w:type="spellEnd"/>
      <w:r w:rsidRPr="00B551CC">
        <w:rPr>
          <w:rFonts w:ascii="Raleway" w:hAnsi="Raleway"/>
          <w:b/>
          <w:color w:val="FFFFFF" w:themeColor="background1"/>
          <w:sz w:val="22"/>
          <w:szCs w:val="22"/>
        </w:rPr>
        <w:t>)</w:t>
      </w:r>
      <w:r w:rsidRPr="00B551CC">
        <w:rPr>
          <w:rFonts w:ascii="Raleway" w:hAnsi="Raleway"/>
          <w:b/>
          <w:color w:val="FFFFFF" w:themeColor="background1"/>
          <w:sz w:val="22"/>
          <w:szCs w:val="22"/>
        </w:rPr>
        <w:tab/>
      </w:r>
      <w:r w:rsidRPr="00B551CC">
        <w:rPr>
          <w:rFonts w:ascii="Raleway" w:hAnsi="Raleway"/>
          <w:b/>
          <w:color w:val="FFFFFF" w:themeColor="background1"/>
          <w:sz w:val="22"/>
          <w:szCs w:val="22"/>
        </w:rPr>
        <w:tab/>
      </w:r>
      <w:r w:rsidRPr="00B551CC">
        <w:rPr>
          <w:rFonts w:ascii="Raleway" w:hAnsi="Raleway"/>
          <w:b/>
          <w:color w:val="FFFFFF" w:themeColor="background1"/>
          <w:sz w:val="22"/>
          <w:szCs w:val="22"/>
        </w:rPr>
        <w:tab/>
      </w:r>
      <w:r w:rsidRPr="00B551CC">
        <w:rPr>
          <w:rFonts w:ascii="Raleway" w:hAnsi="Raleway"/>
          <w:b/>
          <w:color w:val="FFFFFF" w:themeColor="background1"/>
          <w:sz w:val="22"/>
          <w:szCs w:val="22"/>
        </w:rPr>
        <w:tab/>
        <w:t>Morning Tea, 15min</w:t>
      </w:r>
    </w:p>
    <w:p w14:paraId="5820A09F" w14:textId="77777777" w:rsidR="00E74D50" w:rsidRPr="00B551CC" w:rsidRDefault="00E74D50" w:rsidP="00E74D50">
      <w:pPr>
        <w:pStyle w:val="ListParagraph"/>
        <w:rPr>
          <w:rFonts w:ascii="Raleway" w:hAnsi="Raleway" w:cs="Arial"/>
        </w:rPr>
      </w:pPr>
    </w:p>
    <w:p w14:paraId="07D9DB65" w14:textId="77777777" w:rsidR="00E74D50" w:rsidRPr="00B551CC" w:rsidRDefault="00E74D50" w:rsidP="00B551CC">
      <w:pPr>
        <w:spacing w:line="360" w:lineRule="auto"/>
        <w:rPr>
          <w:rFonts w:ascii="Raleway" w:hAnsi="Raleway" w:cs="Arial"/>
          <w:color w:val="0000FF"/>
          <w:sz w:val="22"/>
          <w:szCs w:val="22"/>
        </w:rPr>
      </w:pPr>
      <w:r w:rsidRPr="00B551CC">
        <w:rPr>
          <w:rFonts w:ascii="Raleway" w:hAnsi="Raleway" w:cs="Arial"/>
          <w:color w:val="0000FF"/>
          <w:sz w:val="22"/>
          <w:szCs w:val="22"/>
        </w:rPr>
        <w:t xml:space="preserve">Split the team in two and send to two flip charts. </w:t>
      </w:r>
    </w:p>
    <w:p w14:paraId="7A5FA36C" w14:textId="77777777" w:rsidR="00E74D50" w:rsidRPr="00B551CC" w:rsidRDefault="00E74D50" w:rsidP="00B551CC">
      <w:pPr>
        <w:spacing w:line="360" w:lineRule="auto"/>
        <w:rPr>
          <w:rFonts w:ascii="Raleway" w:hAnsi="Raleway" w:cs="Arial"/>
          <w:color w:val="0000FF"/>
          <w:sz w:val="22"/>
          <w:szCs w:val="22"/>
        </w:rPr>
      </w:pPr>
      <w:r w:rsidRPr="00B551CC">
        <w:rPr>
          <w:rFonts w:ascii="Raleway" w:hAnsi="Raleway" w:cs="Arial"/>
          <w:color w:val="0000FF"/>
          <w:sz w:val="22"/>
          <w:szCs w:val="22"/>
        </w:rPr>
        <w:t xml:space="preserve">Have each team come up with some wording for a possible purpose statement. </w:t>
      </w:r>
    </w:p>
    <w:p w14:paraId="149325B8" w14:textId="6ACFE97C" w:rsidR="00E74D50" w:rsidRPr="00B551CC" w:rsidRDefault="00E74D50" w:rsidP="00B551CC">
      <w:pPr>
        <w:spacing w:line="360" w:lineRule="auto"/>
        <w:rPr>
          <w:rFonts w:ascii="Raleway" w:hAnsi="Raleway" w:cs="Arial"/>
          <w:color w:val="0000FF"/>
          <w:sz w:val="22"/>
          <w:szCs w:val="22"/>
        </w:rPr>
      </w:pPr>
      <w:r w:rsidRPr="00B551CC">
        <w:rPr>
          <w:rFonts w:ascii="Raleway" w:hAnsi="Raleway" w:cs="Arial"/>
          <w:color w:val="0000FF"/>
          <w:sz w:val="22"/>
          <w:szCs w:val="22"/>
        </w:rPr>
        <w:t>Each team writes their statement on the board</w:t>
      </w:r>
      <w:r w:rsidR="00923FBC" w:rsidRPr="00B551CC">
        <w:rPr>
          <w:rFonts w:ascii="Raleway" w:hAnsi="Raleway" w:cs="Arial"/>
          <w:color w:val="0000FF"/>
          <w:sz w:val="22"/>
          <w:szCs w:val="22"/>
        </w:rPr>
        <w:t xml:space="preserve"> or </w:t>
      </w:r>
      <w:r w:rsidR="00FF387B" w:rsidRPr="00B551CC">
        <w:rPr>
          <w:rFonts w:ascii="Raleway" w:hAnsi="Raleway" w:cs="Arial"/>
          <w:color w:val="0000FF"/>
          <w:sz w:val="22"/>
          <w:szCs w:val="22"/>
        </w:rPr>
        <w:t xml:space="preserve">displays </w:t>
      </w:r>
      <w:r w:rsidR="00923FBC" w:rsidRPr="00B551CC">
        <w:rPr>
          <w:rFonts w:ascii="Raleway" w:hAnsi="Raleway" w:cs="Arial"/>
          <w:color w:val="0000FF"/>
          <w:sz w:val="22"/>
          <w:szCs w:val="22"/>
        </w:rPr>
        <w:t>on</w:t>
      </w:r>
      <w:r w:rsidR="00FF387B" w:rsidRPr="00B551CC">
        <w:rPr>
          <w:rFonts w:ascii="Raleway" w:hAnsi="Raleway" w:cs="Arial"/>
          <w:color w:val="0000FF"/>
          <w:sz w:val="22"/>
          <w:szCs w:val="22"/>
        </w:rPr>
        <w:t xml:space="preserve"> the</w:t>
      </w:r>
      <w:r w:rsidR="00923FBC" w:rsidRPr="00B551CC">
        <w:rPr>
          <w:rFonts w:ascii="Raleway" w:hAnsi="Raleway" w:cs="Arial"/>
          <w:color w:val="0000FF"/>
          <w:sz w:val="22"/>
          <w:szCs w:val="22"/>
        </w:rPr>
        <w:t xml:space="preserve"> flipchart</w:t>
      </w:r>
    </w:p>
    <w:p w14:paraId="5A1C9DC2" w14:textId="4E3A646F" w:rsidR="00E74D50" w:rsidRPr="00B551CC" w:rsidRDefault="00E74D50" w:rsidP="00B551CC">
      <w:pPr>
        <w:spacing w:line="360" w:lineRule="auto"/>
        <w:rPr>
          <w:rFonts w:ascii="Raleway" w:hAnsi="Raleway" w:cs="Arial"/>
          <w:color w:val="0000FF"/>
          <w:sz w:val="22"/>
          <w:szCs w:val="22"/>
        </w:rPr>
      </w:pPr>
      <w:r w:rsidRPr="00B551CC">
        <w:rPr>
          <w:rFonts w:ascii="Raleway" w:hAnsi="Raleway" w:cs="Arial"/>
          <w:color w:val="0000FF"/>
          <w:sz w:val="22"/>
          <w:szCs w:val="22"/>
        </w:rPr>
        <w:t xml:space="preserve">Now </w:t>
      </w:r>
      <w:r w:rsidR="00FF387B" w:rsidRPr="00B551CC">
        <w:rPr>
          <w:rFonts w:ascii="Raleway" w:hAnsi="Raleway" w:cs="Arial"/>
          <w:color w:val="0000FF"/>
          <w:sz w:val="22"/>
          <w:szCs w:val="22"/>
        </w:rPr>
        <w:t xml:space="preserve">the </w:t>
      </w:r>
      <w:r w:rsidRPr="00B551CC">
        <w:rPr>
          <w:rFonts w:ascii="Raleway" w:hAnsi="Raleway" w:cs="Arial"/>
          <w:color w:val="0000FF"/>
          <w:sz w:val="22"/>
          <w:szCs w:val="22"/>
        </w:rPr>
        <w:t xml:space="preserve">whole team starts </w:t>
      </w:r>
      <w:proofErr w:type="gramStart"/>
      <w:r w:rsidRPr="00B551CC">
        <w:rPr>
          <w:rFonts w:ascii="Raleway" w:hAnsi="Raleway" w:cs="Arial"/>
          <w:color w:val="0000FF"/>
          <w:sz w:val="22"/>
          <w:szCs w:val="22"/>
        </w:rPr>
        <w:t>word-smithing</w:t>
      </w:r>
      <w:proofErr w:type="gramEnd"/>
      <w:r w:rsidRPr="00B551CC">
        <w:rPr>
          <w:rFonts w:ascii="Raleway" w:hAnsi="Raleway" w:cs="Arial"/>
          <w:color w:val="0000FF"/>
          <w:sz w:val="22"/>
          <w:szCs w:val="22"/>
        </w:rPr>
        <w:t xml:space="preserve"> to come up with one purpose statement. </w:t>
      </w:r>
    </w:p>
    <w:p w14:paraId="387396CD" w14:textId="3176CE07" w:rsidR="00E74D50" w:rsidRPr="00B551CC" w:rsidRDefault="00E74D50" w:rsidP="00B551CC">
      <w:pPr>
        <w:spacing w:line="360" w:lineRule="auto"/>
        <w:rPr>
          <w:rFonts w:ascii="Raleway" w:hAnsi="Raleway" w:cs="Arial"/>
          <w:color w:val="0000FF"/>
          <w:sz w:val="22"/>
          <w:szCs w:val="22"/>
        </w:rPr>
      </w:pPr>
      <w:r w:rsidRPr="00B551CC">
        <w:rPr>
          <w:rFonts w:ascii="Raleway" w:hAnsi="Raleway" w:cs="Arial"/>
          <w:color w:val="0000FF"/>
          <w:sz w:val="22"/>
          <w:szCs w:val="22"/>
        </w:rPr>
        <w:t xml:space="preserve">Once </w:t>
      </w:r>
      <w:r w:rsidR="00FF387B" w:rsidRPr="00B551CC">
        <w:rPr>
          <w:rFonts w:ascii="Raleway" w:hAnsi="Raleway" w:cs="Arial"/>
          <w:color w:val="0000FF"/>
          <w:sz w:val="22"/>
          <w:szCs w:val="22"/>
        </w:rPr>
        <w:t xml:space="preserve">the </w:t>
      </w:r>
      <w:r w:rsidRPr="00B551CC">
        <w:rPr>
          <w:rFonts w:ascii="Raleway" w:hAnsi="Raleway" w:cs="Arial"/>
          <w:color w:val="0000FF"/>
          <w:sz w:val="22"/>
          <w:szCs w:val="22"/>
        </w:rPr>
        <w:t xml:space="preserve">draft is reached, </w:t>
      </w:r>
      <w:proofErr w:type="gramStart"/>
      <w:r w:rsidRPr="00B551CC">
        <w:rPr>
          <w:rFonts w:ascii="Raleway" w:hAnsi="Raleway" w:cs="Arial"/>
          <w:color w:val="0000FF"/>
          <w:sz w:val="22"/>
          <w:szCs w:val="22"/>
        </w:rPr>
        <w:t>refer back</w:t>
      </w:r>
      <w:proofErr w:type="gramEnd"/>
      <w:r w:rsidRPr="00B551CC">
        <w:rPr>
          <w:rFonts w:ascii="Raleway" w:hAnsi="Raleway" w:cs="Arial"/>
          <w:color w:val="0000FF"/>
          <w:sz w:val="22"/>
          <w:szCs w:val="22"/>
        </w:rPr>
        <w:t xml:space="preserve"> to the check items. </w:t>
      </w:r>
    </w:p>
    <w:p w14:paraId="456D1003" w14:textId="77777777" w:rsidR="00E74D50" w:rsidRPr="00B551CC" w:rsidRDefault="00E74D50" w:rsidP="00E74D50">
      <w:pPr>
        <w:pStyle w:val="ListParagraph"/>
        <w:rPr>
          <w:rFonts w:ascii="Raleway" w:hAnsi="Raleway" w:cs="Arial"/>
        </w:rPr>
      </w:pPr>
    </w:p>
    <w:p w14:paraId="040C1F41" w14:textId="77777777" w:rsidR="00E74D50" w:rsidRPr="00B551CC" w:rsidRDefault="00E74D50" w:rsidP="00E74D50">
      <w:pPr>
        <w:rPr>
          <w:rFonts w:ascii="Raleway" w:hAnsi="Raleway" w:cs="Arial"/>
          <w:sz w:val="22"/>
          <w:szCs w:val="22"/>
        </w:rPr>
      </w:pPr>
    </w:p>
    <w:p w14:paraId="0015C372" w14:textId="2F14BA61" w:rsidR="00E74D50" w:rsidRPr="00B551CC" w:rsidRDefault="00E74D50" w:rsidP="00E74D50">
      <w:pPr>
        <w:rPr>
          <w:rFonts w:ascii="Raleway" w:hAnsi="Raleway" w:cs="Arial"/>
          <w:b/>
          <w:color w:val="C00000"/>
          <w:sz w:val="22"/>
          <w:szCs w:val="22"/>
        </w:rPr>
      </w:pPr>
      <w:r w:rsidRPr="00B551CC">
        <w:rPr>
          <w:rFonts w:ascii="Raleway" w:hAnsi="Raleway" w:cs="Arial"/>
          <w:b/>
          <w:sz w:val="22"/>
          <w:szCs w:val="22"/>
        </w:rPr>
        <w:t xml:space="preserve">Closing comments and next steps from the facilitator and team leader/manager. </w:t>
      </w:r>
      <w:r w:rsidRPr="00B551CC">
        <w:rPr>
          <w:rFonts w:ascii="Raleway" w:hAnsi="Raleway" w:cs="Arial"/>
          <w:b/>
          <w:color w:val="C00000"/>
          <w:sz w:val="22"/>
          <w:szCs w:val="22"/>
        </w:rPr>
        <w:br w:type="page"/>
      </w:r>
    </w:p>
    <w:p w14:paraId="5DF79F70" w14:textId="77777777" w:rsidR="00E74D50" w:rsidRPr="00B551CC" w:rsidRDefault="00E74D50" w:rsidP="00E74D50">
      <w:pPr>
        <w:tabs>
          <w:tab w:val="left" w:pos="1134"/>
        </w:tabs>
        <w:rPr>
          <w:rFonts w:ascii="Raleway" w:hAnsi="Raleway" w:cs="Arial"/>
          <w:b/>
          <w:sz w:val="22"/>
          <w:szCs w:val="22"/>
        </w:rPr>
      </w:pPr>
      <w:r w:rsidRPr="00B551CC">
        <w:rPr>
          <w:rFonts w:ascii="Raleway" w:hAnsi="Raleway" w:cs="Arial"/>
          <w:b/>
          <w:color w:val="C00000"/>
          <w:sz w:val="22"/>
          <w:szCs w:val="22"/>
        </w:rPr>
        <w:t>SESSION TWO</w:t>
      </w:r>
      <w:r w:rsidRPr="00B551CC">
        <w:rPr>
          <w:rFonts w:ascii="Raleway" w:hAnsi="Raleway" w:cs="Arial"/>
          <w:b/>
          <w:sz w:val="22"/>
          <w:szCs w:val="22"/>
        </w:rPr>
        <w:br/>
      </w:r>
    </w:p>
    <w:p w14:paraId="081AC261" w14:textId="4D67F937" w:rsidR="00E74D50" w:rsidRPr="00B551CC" w:rsidRDefault="00E74D50" w:rsidP="00923FBC">
      <w:pPr>
        <w:tabs>
          <w:tab w:val="left" w:pos="1134"/>
        </w:tabs>
        <w:rPr>
          <w:rFonts w:ascii="Raleway" w:hAnsi="Raleway" w:cs="Arial"/>
          <w:sz w:val="28"/>
          <w:szCs w:val="28"/>
        </w:rPr>
      </w:pPr>
      <w:r w:rsidRPr="00B551CC">
        <w:rPr>
          <w:rFonts w:ascii="Raleway" w:hAnsi="Raleway" w:cs="Arial"/>
          <w:b/>
          <w:sz w:val="28"/>
          <w:szCs w:val="28"/>
        </w:rPr>
        <w:t>9.00</w:t>
      </w:r>
      <w:r w:rsidRPr="00B551CC">
        <w:rPr>
          <w:rFonts w:ascii="Raleway" w:hAnsi="Raleway" w:cs="Arial"/>
          <w:b/>
          <w:sz w:val="28"/>
          <w:szCs w:val="28"/>
        </w:rPr>
        <w:tab/>
        <w:t>Facilitator</w:t>
      </w:r>
      <w:r w:rsidRPr="00B551CC">
        <w:rPr>
          <w:rFonts w:ascii="Raleway" w:hAnsi="Raleway" w:cs="Arial"/>
          <w:b/>
          <w:sz w:val="28"/>
          <w:szCs w:val="28"/>
        </w:rPr>
        <w:tab/>
      </w:r>
      <w:r w:rsidRPr="00B551CC">
        <w:rPr>
          <w:rFonts w:ascii="Raleway" w:hAnsi="Raleway" w:cs="Arial"/>
          <w:b/>
          <w:sz w:val="28"/>
          <w:szCs w:val="28"/>
        </w:rPr>
        <w:tab/>
      </w:r>
      <w:r w:rsidRPr="00B551CC">
        <w:rPr>
          <w:rFonts w:ascii="Raleway" w:hAnsi="Raleway" w:cs="Arial"/>
          <w:b/>
          <w:sz w:val="28"/>
          <w:szCs w:val="28"/>
        </w:rPr>
        <w:tab/>
        <w:t>Icebreaker:</w:t>
      </w:r>
      <w:r w:rsidR="00923FBC" w:rsidRPr="00B551CC">
        <w:rPr>
          <w:rFonts w:ascii="Raleway" w:hAnsi="Raleway" w:cs="Arial"/>
          <w:b/>
          <w:sz w:val="28"/>
          <w:szCs w:val="28"/>
        </w:rPr>
        <w:t xml:space="preserve">  </w:t>
      </w:r>
      <w:r w:rsidRPr="00B551CC">
        <w:rPr>
          <w:rFonts w:ascii="Raleway" w:hAnsi="Raleway" w:cs="Arial"/>
          <w:b/>
          <w:sz w:val="28"/>
          <w:szCs w:val="28"/>
        </w:rPr>
        <w:t>A Truth and A Lie</w:t>
      </w:r>
      <w:r w:rsidRPr="00B551CC">
        <w:rPr>
          <w:rFonts w:ascii="Raleway" w:hAnsi="Raleway" w:cs="Arial"/>
          <w:sz w:val="28"/>
          <w:szCs w:val="28"/>
        </w:rPr>
        <w:t xml:space="preserve"> </w:t>
      </w:r>
    </w:p>
    <w:p w14:paraId="524F93F8" w14:textId="51EC8203" w:rsidR="00923FBC" w:rsidRPr="00B551CC" w:rsidRDefault="00923FBC" w:rsidP="00923FBC">
      <w:pPr>
        <w:tabs>
          <w:tab w:val="left" w:pos="1134"/>
        </w:tabs>
        <w:rPr>
          <w:rFonts w:ascii="Raleway" w:hAnsi="Raleway" w:cs="Arial"/>
          <w:sz w:val="22"/>
          <w:szCs w:val="22"/>
        </w:rPr>
      </w:pPr>
    </w:p>
    <w:p w14:paraId="536F5BD9" w14:textId="794D6020" w:rsidR="00923FBC" w:rsidRPr="00B551CC" w:rsidRDefault="00923FBC" w:rsidP="00923FBC">
      <w:pPr>
        <w:rPr>
          <w:rFonts w:ascii="Raleway" w:hAnsi="Raleway"/>
          <w:sz w:val="22"/>
          <w:szCs w:val="22"/>
        </w:rPr>
      </w:pPr>
      <w:r w:rsidRPr="00B551CC">
        <w:rPr>
          <w:rFonts w:ascii="Raleway" w:hAnsi="Raleway"/>
          <w:sz w:val="22"/>
          <w:szCs w:val="22"/>
        </w:rPr>
        <w:t xml:space="preserve">As all good workshops should begin, we’re going to start off with some lies and </w:t>
      </w:r>
      <w:r w:rsidR="00FF387B" w:rsidRPr="00B551CC">
        <w:rPr>
          <w:rFonts w:ascii="Raleway" w:hAnsi="Raleway"/>
          <w:sz w:val="22"/>
          <w:szCs w:val="22"/>
        </w:rPr>
        <w:t>deception and</w:t>
      </w:r>
      <w:r w:rsidRPr="00B551CC">
        <w:rPr>
          <w:rFonts w:ascii="Raleway" w:hAnsi="Raleway"/>
          <w:sz w:val="22"/>
          <w:szCs w:val="22"/>
        </w:rPr>
        <w:t xml:space="preserve"> find out how well you can read each other! </w:t>
      </w:r>
    </w:p>
    <w:p w14:paraId="450053C7" w14:textId="77777777" w:rsidR="00F30BC0" w:rsidRPr="00B551CC" w:rsidRDefault="00F30BC0" w:rsidP="00923FBC">
      <w:pPr>
        <w:ind w:left="1440" w:hanging="1440"/>
        <w:rPr>
          <w:rFonts w:ascii="Raleway" w:hAnsi="Raleway"/>
          <w:caps/>
          <w:sz w:val="22"/>
          <w:szCs w:val="22"/>
        </w:rPr>
      </w:pPr>
    </w:p>
    <w:p w14:paraId="054444B5" w14:textId="35CAB6B0" w:rsidR="007974E3" w:rsidRPr="00B551CC" w:rsidRDefault="00923FBC" w:rsidP="007974E3">
      <w:pPr>
        <w:pStyle w:val="ListParagraph"/>
        <w:numPr>
          <w:ilvl w:val="0"/>
          <w:numId w:val="22"/>
        </w:numPr>
        <w:spacing w:line="276" w:lineRule="auto"/>
        <w:ind w:left="426"/>
        <w:rPr>
          <w:rFonts w:ascii="Raleway" w:hAnsi="Raleway"/>
          <w:color w:val="0000FF"/>
        </w:rPr>
      </w:pPr>
      <w:r w:rsidRPr="00B551CC">
        <w:rPr>
          <w:rFonts w:ascii="Raleway" w:hAnsi="Raleway"/>
          <w:color w:val="0000FF"/>
        </w:rPr>
        <w:t xml:space="preserve">Ask everyone to think of two facts that their teammates </w:t>
      </w:r>
      <w:proofErr w:type="gramStart"/>
      <w:r w:rsidRPr="00B551CC">
        <w:rPr>
          <w:rFonts w:ascii="Raleway" w:hAnsi="Raleway"/>
          <w:color w:val="0000FF"/>
        </w:rPr>
        <w:t>don’t</w:t>
      </w:r>
      <w:proofErr w:type="gramEnd"/>
      <w:r w:rsidRPr="00B551CC">
        <w:rPr>
          <w:rFonts w:ascii="Raleway" w:hAnsi="Raleway"/>
          <w:color w:val="0000FF"/>
        </w:rPr>
        <w:t xml:space="preserve"> know about them. One is to</w:t>
      </w:r>
      <w:r w:rsidR="00F30BC0" w:rsidRPr="00B551CC">
        <w:rPr>
          <w:rFonts w:ascii="Raleway" w:hAnsi="Raleway"/>
          <w:color w:val="0000FF"/>
        </w:rPr>
        <w:t xml:space="preserve"> </w:t>
      </w:r>
      <w:r w:rsidRPr="00B551CC">
        <w:rPr>
          <w:rFonts w:ascii="Raleway" w:hAnsi="Raleway"/>
          <w:color w:val="0000FF"/>
        </w:rPr>
        <w:t>be true, and one will be a lie (give them a few minutes to think)</w:t>
      </w:r>
      <w:r w:rsidR="007974E3" w:rsidRPr="00B551CC">
        <w:rPr>
          <w:rFonts w:ascii="Raleway" w:hAnsi="Raleway"/>
          <w:color w:val="0000FF"/>
        </w:rPr>
        <w:t>.</w:t>
      </w:r>
    </w:p>
    <w:p w14:paraId="29770935" w14:textId="77777777" w:rsidR="007974E3" w:rsidRPr="00B551CC" w:rsidRDefault="00923FBC" w:rsidP="007974E3">
      <w:pPr>
        <w:pStyle w:val="ListParagraph"/>
        <w:numPr>
          <w:ilvl w:val="0"/>
          <w:numId w:val="22"/>
        </w:numPr>
        <w:spacing w:line="276" w:lineRule="auto"/>
        <w:ind w:left="426"/>
        <w:rPr>
          <w:rFonts w:ascii="Raleway" w:hAnsi="Raleway"/>
          <w:color w:val="0000FF"/>
        </w:rPr>
      </w:pPr>
      <w:r w:rsidRPr="00B551CC">
        <w:rPr>
          <w:rFonts w:ascii="Raleway" w:hAnsi="Raleway"/>
          <w:color w:val="0000FF"/>
        </w:rPr>
        <w:t>Use yourself as an example first</w:t>
      </w:r>
      <w:r w:rsidR="007974E3" w:rsidRPr="00B551CC">
        <w:rPr>
          <w:rFonts w:ascii="Raleway" w:hAnsi="Raleway"/>
          <w:color w:val="0000FF"/>
        </w:rPr>
        <w:t>.</w:t>
      </w:r>
      <w:r w:rsidRPr="00B551CC">
        <w:rPr>
          <w:rFonts w:ascii="Raleway" w:hAnsi="Raleway"/>
          <w:color w:val="0000FF"/>
        </w:rPr>
        <w:t xml:space="preserve"> </w:t>
      </w:r>
    </w:p>
    <w:p w14:paraId="2FA62446" w14:textId="77777777" w:rsidR="007974E3" w:rsidRPr="00B551CC" w:rsidRDefault="00923FBC" w:rsidP="007974E3">
      <w:pPr>
        <w:pStyle w:val="ListParagraph"/>
        <w:numPr>
          <w:ilvl w:val="0"/>
          <w:numId w:val="22"/>
        </w:numPr>
        <w:spacing w:line="276" w:lineRule="auto"/>
        <w:ind w:left="426"/>
        <w:rPr>
          <w:rFonts w:ascii="Raleway" w:hAnsi="Raleway"/>
          <w:color w:val="0000FF"/>
        </w:rPr>
      </w:pPr>
      <w:r w:rsidRPr="00B551CC">
        <w:rPr>
          <w:rFonts w:ascii="Raleway" w:hAnsi="Raleway"/>
          <w:color w:val="0000FF"/>
        </w:rPr>
        <w:t>State both facts and ask people to decide which they think is true and which is the lie</w:t>
      </w:r>
    </w:p>
    <w:p w14:paraId="1CE858D1" w14:textId="25D978D8" w:rsidR="007974E3" w:rsidRPr="00B551CC" w:rsidRDefault="00923FBC" w:rsidP="007974E3">
      <w:pPr>
        <w:pStyle w:val="ListParagraph"/>
        <w:numPr>
          <w:ilvl w:val="0"/>
          <w:numId w:val="22"/>
        </w:numPr>
        <w:spacing w:line="276" w:lineRule="auto"/>
        <w:ind w:left="426"/>
        <w:rPr>
          <w:rFonts w:ascii="Raleway" w:hAnsi="Raleway"/>
          <w:color w:val="0000FF"/>
        </w:rPr>
      </w:pPr>
      <w:r w:rsidRPr="00B551CC">
        <w:rPr>
          <w:rFonts w:ascii="Raleway" w:hAnsi="Raleway"/>
          <w:color w:val="0000FF"/>
        </w:rPr>
        <w:t>Ask people to stand on one side of the room if they think the first fact is true, and</w:t>
      </w:r>
      <w:r w:rsidR="00FF387B" w:rsidRPr="00B551CC">
        <w:rPr>
          <w:rFonts w:ascii="Raleway" w:hAnsi="Raleway"/>
          <w:color w:val="0000FF"/>
        </w:rPr>
        <w:t xml:space="preserve"> on</w:t>
      </w:r>
      <w:r w:rsidRPr="00B551CC">
        <w:rPr>
          <w:rFonts w:ascii="Raleway" w:hAnsi="Raleway"/>
          <w:color w:val="0000FF"/>
        </w:rPr>
        <w:t xml:space="preserve"> the </w:t>
      </w:r>
      <w:r w:rsidR="00F30BC0" w:rsidRPr="00B551CC">
        <w:rPr>
          <w:rFonts w:ascii="Raleway" w:hAnsi="Raleway"/>
          <w:color w:val="0000FF"/>
        </w:rPr>
        <w:br/>
      </w:r>
      <w:r w:rsidRPr="00B551CC">
        <w:rPr>
          <w:rFonts w:ascii="Raleway" w:hAnsi="Raleway"/>
          <w:color w:val="0000FF"/>
        </w:rPr>
        <w:t xml:space="preserve">other side if they think the other </w:t>
      </w:r>
      <w:r w:rsidR="00FF387B" w:rsidRPr="00B551CC">
        <w:rPr>
          <w:rFonts w:ascii="Raleway" w:hAnsi="Raleway"/>
          <w:color w:val="0000FF"/>
        </w:rPr>
        <w:t xml:space="preserve">fact </w:t>
      </w:r>
      <w:r w:rsidRPr="00B551CC">
        <w:rPr>
          <w:rFonts w:ascii="Raleway" w:hAnsi="Raleway"/>
          <w:color w:val="0000FF"/>
        </w:rPr>
        <w:t xml:space="preserve">is true. </w:t>
      </w:r>
    </w:p>
    <w:p w14:paraId="30116187" w14:textId="77777777" w:rsidR="007974E3" w:rsidRPr="00B551CC" w:rsidRDefault="00923FBC" w:rsidP="007974E3">
      <w:pPr>
        <w:pStyle w:val="ListParagraph"/>
        <w:numPr>
          <w:ilvl w:val="0"/>
          <w:numId w:val="22"/>
        </w:numPr>
        <w:spacing w:line="276" w:lineRule="auto"/>
        <w:ind w:left="426"/>
        <w:rPr>
          <w:rFonts w:ascii="Raleway" w:hAnsi="Raleway"/>
          <w:color w:val="0000FF"/>
        </w:rPr>
      </w:pPr>
      <w:r w:rsidRPr="00B551CC">
        <w:rPr>
          <w:rFonts w:ascii="Raleway" w:hAnsi="Raleway"/>
          <w:color w:val="0000FF"/>
        </w:rPr>
        <w:t>Reveal the truth and the lie</w:t>
      </w:r>
      <w:r w:rsidR="007974E3" w:rsidRPr="00B551CC">
        <w:rPr>
          <w:rFonts w:ascii="Raleway" w:hAnsi="Raleway"/>
          <w:color w:val="0000FF"/>
        </w:rPr>
        <w:t>.</w:t>
      </w:r>
    </w:p>
    <w:p w14:paraId="5843C257" w14:textId="6642E9D4" w:rsidR="00923FBC" w:rsidRPr="00B551CC" w:rsidRDefault="00923FBC" w:rsidP="007974E3">
      <w:pPr>
        <w:pStyle w:val="ListParagraph"/>
        <w:numPr>
          <w:ilvl w:val="0"/>
          <w:numId w:val="22"/>
        </w:numPr>
        <w:spacing w:line="276" w:lineRule="auto"/>
        <w:ind w:left="426"/>
        <w:rPr>
          <w:rFonts w:ascii="Raleway" w:hAnsi="Raleway"/>
        </w:rPr>
      </w:pPr>
      <w:r w:rsidRPr="00B551CC">
        <w:rPr>
          <w:rFonts w:ascii="Raleway" w:hAnsi="Raleway"/>
          <w:color w:val="0000FF"/>
        </w:rPr>
        <w:t>Now go around the group until all members have had a go at telling their truth and lie</w:t>
      </w:r>
      <w:r w:rsidR="007974E3" w:rsidRPr="00B551CC">
        <w:rPr>
          <w:rFonts w:ascii="Raleway" w:hAnsi="Raleway"/>
          <w:color w:val="0000FF"/>
        </w:rPr>
        <w:t>.</w:t>
      </w:r>
      <w:r w:rsidRPr="00B551CC">
        <w:rPr>
          <w:rFonts w:ascii="Raleway" w:hAnsi="Raleway"/>
        </w:rPr>
        <w:br/>
      </w:r>
    </w:p>
    <w:p w14:paraId="5A204870" w14:textId="77777777" w:rsidR="00E74D50" w:rsidRPr="00B551CC" w:rsidRDefault="00E74D50" w:rsidP="00B551CC">
      <w:pPr>
        <w:tabs>
          <w:tab w:val="left" w:pos="1134"/>
        </w:tabs>
        <w:spacing w:after="240"/>
        <w:rPr>
          <w:rFonts w:ascii="Raleway" w:hAnsi="Raleway" w:cs="Arial"/>
          <w:b/>
          <w:sz w:val="28"/>
          <w:szCs w:val="28"/>
        </w:rPr>
      </w:pPr>
      <w:r w:rsidRPr="00B551CC">
        <w:rPr>
          <w:rFonts w:ascii="Raleway" w:hAnsi="Raleway" w:cs="Arial"/>
          <w:b/>
          <w:sz w:val="28"/>
          <w:szCs w:val="28"/>
        </w:rPr>
        <w:t>9.15</w:t>
      </w:r>
      <w:r w:rsidRPr="00B551CC">
        <w:rPr>
          <w:rFonts w:ascii="Raleway" w:hAnsi="Raleway" w:cs="Arial"/>
          <w:b/>
          <w:sz w:val="28"/>
          <w:szCs w:val="28"/>
        </w:rPr>
        <w:tab/>
        <w:t>Facilitator</w:t>
      </w:r>
      <w:r w:rsidRPr="00B551CC">
        <w:rPr>
          <w:rFonts w:ascii="Raleway" w:hAnsi="Raleway" w:cs="Arial"/>
          <w:b/>
          <w:sz w:val="28"/>
          <w:szCs w:val="28"/>
        </w:rPr>
        <w:tab/>
      </w:r>
      <w:r w:rsidRPr="00B551CC">
        <w:rPr>
          <w:rFonts w:ascii="Raleway" w:hAnsi="Raleway" w:cs="Arial"/>
          <w:b/>
          <w:sz w:val="28"/>
          <w:szCs w:val="28"/>
        </w:rPr>
        <w:tab/>
        <w:t xml:space="preserve"> </w:t>
      </w:r>
      <w:r w:rsidRPr="00B551CC">
        <w:rPr>
          <w:rFonts w:ascii="Raleway" w:hAnsi="Raleway" w:cs="Arial"/>
          <w:b/>
          <w:sz w:val="28"/>
          <w:szCs w:val="28"/>
        </w:rPr>
        <w:tab/>
        <w:t>Welcome back to the room.</w:t>
      </w:r>
    </w:p>
    <w:p w14:paraId="2387D1F2" w14:textId="77777777" w:rsidR="00E74D50" w:rsidRPr="00B551CC" w:rsidRDefault="00E74D50" w:rsidP="00E74D50">
      <w:pPr>
        <w:tabs>
          <w:tab w:val="left" w:pos="1134"/>
        </w:tabs>
        <w:rPr>
          <w:rFonts w:ascii="Raleway" w:hAnsi="Raleway" w:cs="Arial"/>
          <w:sz w:val="22"/>
          <w:szCs w:val="22"/>
        </w:rPr>
      </w:pPr>
      <w:r w:rsidRPr="00B551CC">
        <w:rPr>
          <w:rFonts w:ascii="Raleway" w:hAnsi="Raleway" w:cs="Arial"/>
          <w:sz w:val="22"/>
          <w:szCs w:val="22"/>
        </w:rPr>
        <w:t>In this session we will:</w:t>
      </w:r>
    </w:p>
    <w:p w14:paraId="2C8E01EA" w14:textId="77777777" w:rsidR="00E74D50" w:rsidRPr="00B551CC" w:rsidRDefault="00E74D50" w:rsidP="00E74D50">
      <w:pPr>
        <w:tabs>
          <w:tab w:val="left" w:pos="1134"/>
        </w:tabs>
        <w:rPr>
          <w:rFonts w:ascii="Raleway" w:hAnsi="Raleway" w:cs="Arial"/>
          <w:sz w:val="22"/>
          <w:szCs w:val="22"/>
        </w:rPr>
      </w:pPr>
      <w:r w:rsidRPr="00B551CC">
        <w:rPr>
          <w:rFonts w:ascii="Raleway" w:hAnsi="Raleway" w:cs="Arial"/>
          <w:sz w:val="22"/>
          <w:szCs w:val="22"/>
        </w:rPr>
        <w:t>a) Revisit (and hopefully lock-in) the purpose</w:t>
      </w:r>
      <w:r w:rsidRPr="00B551CC">
        <w:rPr>
          <w:rFonts w:ascii="Raleway" w:hAnsi="Raleway" w:cs="Arial"/>
          <w:sz w:val="22"/>
          <w:szCs w:val="22"/>
        </w:rPr>
        <w:br/>
        <w:t>b) Look at team responsibilities</w:t>
      </w:r>
      <w:r w:rsidRPr="00B551CC">
        <w:rPr>
          <w:rFonts w:ascii="Raleway" w:hAnsi="Raleway" w:cs="Arial"/>
          <w:sz w:val="22"/>
          <w:szCs w:val="22"/>
        </w:rPr>
        <w:br/>
        <w:t>c) Discuss meetings</w:t>
      </w:r>
      <w:r w:rsidRPr="00B551CC">
        <w:rPr>
          <w:rFonts w:ascii="Raleway" w:hAnsi="Raleway" w:cs="Arial"/>
          <w:sz w:val="22"/>
          <w:szCs w:val="22"/>
        </w:rPr>
        <w:br/>
        <w:t>d) Look at setting some Ground Rules</w:t>
      </w:r>
      <w:r w:rsidRPr="00B551CC">
        <w:rPr>
          <w:rFonts w:ascii="Raleway" w:hAnsi="Raleway" w:cs="Arial"/>
          <w:sz w:val="22"/>
          <w:szCs w:val="22"/>
        </w:rPr>
        <w:tab/>
      </w:r>
      <w:r w:rsidRPr="00B551CC">
        <w:rPr>
          <w:rFonts w:ascii="Raleway" w:hAnsi="Raleway" w:cs="Arial"/>
          <w:sz w:val="22"/>
          <w:szCs w:val="22"/>
        </w:rPr>
        <w:tab/>
      </w:r>
      <w:r w:rsidRPr="00B551CC">
        <w:rPr>
          <w:rFonts w:ascii="Raleway" w:hAnsi="Raleway" w:cs="Arial"/>
          <w:sz w:val="22"/>
          <w:szCs w:val="22"/>
        </w:rPr>
        <w:tab/>
      </w:r>
      <w:r w:rsidRPr="00B551CC">
        <w:rPr>
          <w:rFonts w:ascii="Raleway" w:hAnsi="Raleway" w:cs="Arial"/>
          <w:sz w:val="22"/>
          <w:szCs w:val="22"/>
        </w:rPr>
        <w:tab/>
      </w:r>
      <w:r w:rsidRPr="00B551CC">
        <w:rPr>
          <w:rFonts w:ascii="Raleway" w:hAnsi="Raleway" w:cs="Arial"/>
          <w:sz w:val="22"/>
          <w:szCs w:val="22"/>
        </w:rPr>
        <w:tab/>
      </w:r>
      <w:r w:rsidRPr="00B551CC">
        <w:rPr>
          <w:rFonts w:ascii="Raleway" w:hAnsi="Raleway" w:cs="Arial"/>
          <w:sz w:val="22"/>
          <w:szCs w:val="22"/>
        </w:rPr>
        <w:tab/>
      </w:r>
    </w:p>
    <w:p w14:paraId="5EEC2F0B" w14:textId="77777777" w:rsidR="00E74D50" w:rsidRPr="00B551CC" w:rsidRDefault="00E74D50" w:rsidP="00E74D50">
      <w:pPr>
        <w:tabs>
          <w:tab w:val="left" w:pos="1134"/>
        </w:tabs>
        <w:rPr>
          <w:rFonts w:ascii="Raleway" w:hAnsi="Raleway" w:cs="Arial"/>
          <w:sz w:val="22"/>
          <w:szCs w:val="22"/>
        </w:rPr>
      </w:pPr>
    </w:p>
    <w:p w14:paraId="25D5AC50" w14:textId="77777777" w:rsidR="00E74D50" w:rsidRPr="00B551CC" w:rsidRDefault="00E74D50" w:rsidP="00B551CC">
      <w:pPr>
        <w:tabs>
          <w:tab w:val="left" w:pos="1134"/>
        </w:tabs>
        <w:spacing w:after="240"/>
        <w:rPr>
          <w:rFonts w:ascii="Raleway" w:hAnsi="Raleway" w:cs="Arial"/>
          <w:b/>
          <w:sz w:val="28"/>
          <w:szCs w:val="28"/>
        </w:rPr>
      </w:pPr>
      <w:r w:rsidRPr="00B551CC">
        <w:rPr>
          <w:rFonts w:ascii="Raleway" w:hAnsi="Raleway" w:cs="Arial"/>
          <w:b/>
          <w:sz w:val="28"/>
          <w:szCs w:val="28"/>
        </w:rPr>
        <w:t>9.20</w:t>
      </w:r>
      <w:r w:rsidRPr="00B551CC">
        <w:rPr>
          <w:rFonts w:ascii="Raleway" w:hAnsi="Raleway" w:cs="Arial"/>
          <w:b/>
          <w:sz w:val="28"/>
          <w:szCs w:val="28"/>
        </w:rPr>
        <w:tab/>
        <w:t>Facilitator</w:t>
      </w:r>
      <w:r w:rsidRPr="00B551CC">
        <w:rPr>
          <w:rFonts w:ascii="Raleway" w:hAnsi="Raleway" w:cs="Arial"/>
          <w:b/>
          <w:sz w:val="28"/>
          <w:szCs w:val="28"/>
        </w:rPr>
        <w:tab/>
      </w:r>
      <w:r w:rsidRPr="00B551CC">
        <w:rPr>
          <w:rFonts w:ascii="Raleway" w:hAnsi="Raleway" w:cs="Arial"/>
          <w:b/>
          <w:sz w:val="28"/>
          <w:szCs w:val="28"/>
        </w:rPr>
        <w:tab/>
      </w:r>
      <w:r w:rsidRPr="00B551CC">
        <w:rPr>
          <w:rFonts w:ascii="Raleway" w:hAnsi="Raleway" w:cs="Arial"/>
          <w:b/>
          <w:sz w:val="28"/>
          <w:szCs w:val="28"/>
        </w:rPr>
        <w:tab/>
        <w:t>Re-visit PURPOSE</w:t>
      </w:r>
    </w:p>
    <w:p w14:paraId="11404172" w14:textId="0B889AFD" w:rsidR="00E74D50" w:rsidRPr="00B551CC" w:rsidRDefault="00E74D50" w:rsidP="00E74D50">
      <w:pPr>
        <w:tabs>
          <w:tab w:val="left" w:pos="1134"/>
        </w:tabs>
        <w:rPr>
          <w:rFonts w:ascii="Raleway" w:hAnsi="Raleway" w:cs="Arial"/>
          <w:sz w:val="22"/>
          <w:szCs w:val="22"/>
        </w:rPr>
      </w:pPr>
      <w:r w:rsidRPr="00B551CC">
        <w:rPr>
          <w:rFonts w:ascii="Raleway" w:hAnsi="Raleway" w:cs="Arial"/>
          <w:sz w:val="22"/>
          <w:szCs w:val="22"/>
        </w:rPr>
        <w:t>Have the purpose from</w:t>
      </w:r>
      <w:r w:rsidR="00FF387B" w:rsidRPr="00B551CC">
        <w:rPr>
          <w:rFonts w:ascii="Raleway" w:hAnsi="Raleway" w:cs="Arial"/>
          <w:sz w:val="22"/>
          <w:szCs w:val="22"/>
        </w:rPr>
        <w:t xml:space="preserve"> the</w:t>
      </w:r>
      <w:r w:rsidRPr="00B551CC">
        <w:rPr>
          <w:rFonts w:ascii="Raleway" w:hAnsi="Raleway" w:cs="Arial"/>
          <w:sz w:val="22"/>
          <w:szCs w:val="22"/>
        </w:rPr>
        <w:t xml:space="preserve"> last session displayed. </w:t>
      </w:r>
      <w:r w:rsidRPr="00B551CC">
        <w:rPr>
          <w:rFonts w:ascii="Raleway" w:hAnsi="Raleway" w:cs="Arial"/>
          <w:sz w:val="22"/>
          <w:szCs w:val="22"/>
        </w:rPr>
        <w:br/>
        <w:t xml:space="preserve">Ask the team to comment – how are people feeling about the purpose? Does it need any further tweaks? Can we “lock it in”? </w:t>
      </w:r>
    </w:p>
    <w:p w14:paraId="691B77B8" w14:textId="77777777" w:rsidR="00E74D50" w:rsidRPr="00B551CC" w:rsidRDefault="00E74D50" w:rsidP="00E74D50">
      <w:pPr>
        <w:tabs>
          <w:tab w:val="left" w:pos="1134"/>
        </w:tabs>
        <w:rPr>
          <w:rFonts w:ascii="Raleway" w:hAnsi="Raleway" w:cs="Arial"/>
          <w:sz w:val="22"/>
          <w:szCs w:val="22"/>
        </w:rPr>
      </w:pPr>
    </w:p>
    <w:p w14:paraId="5DCCCEB8" w14:textId="77777777" w:rsidR="00E74D50" w:rsidRPr="00B551CC" w:rsidRDefault="00E74D50" w:rsidP="00E74D50">
      <w:pPr>
        <w:tabs>
          <w:tab w:val="left" w:pos="1134"/>
        </w:tabs>
        <w:rPr>
          <w:rFonts w:ascii="Raleway" w:hAnsi="Raleway" w:cs="Arial"/>
          <w:b/>
          <w:sz w:val="28"/>
          <w:szCs w:val="28"/>
        </w:rPr>
      </w:pPr>
      <w:r w:rsidRPr="00B551CC">
        <w:rPr>
          <w:rFonts w:ascii="Raleway" w:hAnsi="Raleway" w:cs="Arial"/>
          <w:b/>
          <w:sz w:val="28"/>
          <w:szCs w:val="28"/>
        </w:rPr>
        <w:t>9.35</w:t>
      </w:r>
      <w:r w:rsidRPr="00B551CC">
        <w:rPr>
          <w:rFonts w:ascii="Raleway" w:hAnsi="Raleway" w:cs="Arial"/>
          <w:b/>
          <w:sz w:val="28"/>
          <w:szCs w:val="28"/>
        </w:rPr>
        <w:tab/>
        <w:t>Facilitator</w:t>
      </w:r>
      <w:r w:rsidRPr="00B551CC">
        <w:rPr>
          <w:rFonts w:ascii="Raleway" w:hAnsi="Raleway" w:cs="Arial"/>
          <w:b/>
          <w:sz w:val="28"/>
          <w:szCs w:val="28"/>
        </w:rPr>
        <w:tab/>
      </w:r>
      <w:r w:rsidRPr="00B551CC">
        <w:rPr>
          <w:rFonts w:ascii="Raleway" w:hAnsi="Raleway" w:cs="Arial"/>
          <w:b/>
          <w:sz w:val="28"/>
          <w:szCs w:val="28"/>
        </w:rPr>
        <w:tab/>
      </w:r>
      <w:r w:rsidRPr="00B551CC">
        <w:rPr>
          <w:rFonts w:ascii="Raleway" w:hAnsi="Raleway" w:cs="Arial"/>
          <w:b/>
          <w:sz w:val="28"/>
          <w:szCs w:val="28"/>
        </w:rPr>
        <w:tab/>
        <w:t xml:space="preserve">Introduce TEAM RESPONSIBILITIES </w:t>
      </w:r>
    </w:p>
    <w:p w14:paraId="152352DF" w14:textId="77777777" w:rsidR="00E74D50" w:rsidRPr="00B551CC" w:rsidRDefault="00E74D50" w:rsidP="00E74D50">
      <w:pPr>
        <w:tabs>
          <w:tab w:val="left" w:pos="1134"/>
        </w:tabs>
        <w:rPr>
          <w:rFonts w:ascii="Raleway" w:hAnsi="Raleway" w:cs="Arial"/>
          <w:bCs/>
          <w:sz w:val="22"/>
          <w:szCs w:val="22"/>
        </w:rPr>
      </w:pPr>
      <w:r w:rsidRPr="00B551CC">
        <w:rPr>
          <w:rFonts w:ascii="Raleway" w:hAnsi="Raleway" w:cs="Arial"/>
          <w:sz w:val="22"/>
          <w:szCs w:val="22"/>
        </w:rPr>
        <w:tab/>
      </w:r>
      <w:r w:rsidRPr="00B551CC">
        <w:rPr>
          <w:rFonts w:ascii="Raleway" w:hAnsi="Raleway" w:cs="Arial"/>
          <w:sz w:val="22"/>
          <w:szCs w:val="22"/>
        </w:rPr>
        <w:tab/>
      </w:r>
      <w:r w:rsidRPr="00B551CC">
        <w:rPr>
          <w:rFonts w:ascii="Raleway" w:hAnsi="Raleway" w:cs="Arial"/>
          <w:sz w:val="22"/>
          <w:szCs w:val="22"/>
        </w:rPr>
        <w:tab/>
      </w:r>
      <w:r w:rsidRPr="00B551CC">
        <w:rPr>
          <w:rFonts w:ascii="Raleway" w:hAnsi="Raleway" w:cs="Arial"/>
          <w:sz w:val="22"/>
          <w:szCs w:val="22"/>
        </w:rPr>
        <w:tab/>
      </w:r>
      <w:r w:rsidRPr="00B551CC">
        <w:rPr>
          <w:rFonts w:ascii="Raleway" w:hAnsi="Raleway" w:cs="Arial"/>
          <w:sz w:val="22"/>
          <w:szCs w:val="22"/>
        </w:rPr>
        <w:tab/>
      </w:r>
      <w:r w:rsidRPr="00B551CC">
        <w:rPr>
          <w:rFonts w:ascii="Raleway" w:hAnsi="Raleway" w:cs="Arial"/>
          <w:sz w:val="22"/>
          <w:szCs w:val="22"/>
        </w:rPr>
        <w:tab/>
      </w:r>
      <w:r w:rsidRPr="00B551CC">
        <w:rPr>
          <w:rFonts w:ascii="Raleway" w:hAnsi="Raleway" w:cs="Arial"/>
          <w:bCs/>
          <w:color w:val="00B050"/>
          <w:sz w:val="22"/>
          <w:szCs w:val="22"/>
        </w:rPr>
        <w:t>(talk through poster)</w:t>
      </w:r>
      <w:r w:rsidRPr="00B551CC">
        <w:rPr>
          <w:rFonts w:ascii="Raleway" w:hAnsi="Raleway" w:cs="Arial"/>
          <w:bCs/>
          <w:color w:val="00B050"/>
          <w:sz w:val="22"/>
          <w:szCs w:val="22"/>
        </w:rPr>
        <w:tab/>
      </w:r>
      <w:r w:rsidRPr="00B551CC">
        <w:rPr>
          <w:rFonts w:ascii="Raleway" w:hAnsi="Raleway" w:cs="Arial"/>
          <w:bCs/>
          <w:color w:val="00B050"/>
          <w:sz w:val="22"/>
          <w:szCs w:val="22"/>
        </w:rPr>
        <w:tab/>
      </w:r>
    </w:p>
    <w:p w14:paraId="072EE951" w14:textId="77777777" w:rsidR="00E74D50" w:rsidRPr="00B551CC" w:rsidRDefault="00E74D50" w:rsidP="00E74D50">
      <w:pPr>
        <w:rPr>
          <w:rFonts w:ascii="Raleway" w:hAnsi="Raleway"/>
          <w:sz w:val="22"/>
          <w:szCs w:val="22"/>
        </w:rPr>
      </w:pPr>
      <w:r w:rsidRPr="00B551CC">
        <w:rPr>
          <w:rFonts w:ascii="Raleway" w:hAnsi="Raleway" w:cs="Arial"/>
          <w:b/>
          <w:sz w:val="22"/>
          <w:szCs w:val="22"/>
        </w:rPr>
        <w:br/>
      </w:r>
      <w:r w:rsidRPr="00B551CC">
        <w:rPr>
          <w:rFonts w:ascii="Raleway" w:hAnsi="Raleway"/>
          <w:sz w:val="22"/>
          <w:szCs w:val="22"/>
        </w:rPr>
        <w:t xml:space="preserve">Again, we’re going to start with a brainstorm. </w:t>
      </w:r>
    </w:p>
    <w:p w14:paraId="2DB973A9" w14:textId="07A481CF" w:rsidR="00E74D50" w:rsidRPr="00B551CC" w:rsidRDefault="00E74D50" w:rsidP="00FF387B">
      <w:pPr>
        <w:rPr>
          <w:rFonts w:ascii="Raleway" w:hAnsi="Raleway"/>
          <w:color w:val="0000FF"/>
          <w:sz w:val="22"/>
          <w:szCs w:val="22"/>
        </w:rPr>
      </w:pPr>
      <w:r w:rsidRPr="00B551CC">
        <w:rPr>
          <w:rFonts w:ascii="Raleway" w:hAnsi="Raleway"/>
          <w:color w:val="0000FF"/>
          <w:sz w:val="22"/>
          <w:szCs w:val="22"/>
        </w:rPr>
        <w:t xml:space="preserve">Head up </w:t>
      </w:r>
      <w:r w:rsidR="00FF387B" w:rsidRPr="00B551CC">
        <w:rPr>
          <w:rFonts w:ascii="Raleway" w:hAnsi="Raleway"/>
          <w:color w:val="0000FF"/>
          <w:sz w:val="22"/>
          <w:szCs w:val="22"/>
        </w:rPr>
        <w:t xml:space="preserve">the </w:t>
      </w:r>
      <w:r w:rsidRPr="00B551CC">
        <w:rPr>
          <w:rFonts w:ascii="Raleway" w:hAnsi="Raleway"/>
          <w:color w:val="0000FF"/>
          <w:sz w:val="22"/>
          <w:szCs w:val="22"/>
        </w:rPr>
        <w:t>board: “WE ARE RESPONSIBLE/ACCOUNTABLE FOR…”</w:t>
      </w:r>
    </w:p>
    <w:p w14:paraId="3E96ECD1" w14:textId="77777777" w:rsidR="00E74D50" w:rsidRPr="00B551CC" w:rsidRDefault="00E74D50" w:rsidP="00FF387B">
      <w:pPr>
        <w:rPr>
          <w:rFonts w:ascii="Raleway" w:hAnsi="Raleway"/>
          <w:sz w:val="22"/>
          <w:szCs w:val="22"/>
        </w:rPr>
      </w:pPr>
    </w:p>
    <w:p w14:paraId="3F07E046" w14:textId="5C4BA8F5" w:rsidR="00E74D50" w:rsidRPr="00B551CC" w:rsidRDefault="00FF387B" w:rsidP="00FF387B">
      <w:pPr>
        <w:rPr>
          <w:rFonts w:ascii="Raleway" w:hAnsi="Raleway" w:cs="Arial"/>
          <w:color w:val="0000FF"/>
          <w:sz w:val="22"/>
          <w:szCs w:val="22"/>
        </w:rPr>
      </w:pPr>
      <w:r w:rsidRPr="00B551CC">
        <w:rPr>
          <w:rFonts w:ascii="Raleway" w:hAnsi="Raleway" w:cs="Arial"/>
          <w:color w:val="0000FF"/>
          <w:sz w:val="22"/>
          <w:szCs w:val="22"/>
        </w:rPr>
        <w:t>Get e</w:t>
      </w:r>
      <w:r w:rsidR="00E74D50" w:rsidRPr="00B551CC">
        <w:rPr>
          <w:rFonts w:ascii="Raleway" w:hAnsi="Raleway" w:cs="Arial"/>
          <w:color w:val="0000FF"/>
          <w:sz w:val="22"/>
          <w:szCs w:val="22"/>
        </w:rPr>
        <w:t>veryone</w:t>
      </w:r>
      <w:r w:rsidRPr="00B551CC">
        <w:rPr>
          <w:rFonts w:ascii="Raleway" w:hAnsi="Raleway" w:cs="Arial"/>
          <w:color w:val="0000FF"/>
          <w:sz w:val="22"/>
          <w:szCs w:val="22"/>
        </w:rPr>
        <w:t xml:space="preserve"> to</w:t>
      </w:r>
      <w:r w:rsidR="00E74D50" w:rsidRPr="00B551CC">
        <w:rPr>
          <w:rFonts w:ascii="Raleway" w:hAnsi="Raleway" w:cs="Arial"/>
          <w:color w:val="0000FF"/>
          <w:sz w:val="22"/>
          <w:szCs w:val="22"/>
        </w:rPr>
        <w:t xml:space="preserve"> </w:t>
      </w:r>
      <w:r w:rsidRPr="00B551CC">
        <w:rPr>
          <w:rFonts w:ascii="Raleway" w:hAnsi="Raleway" w:cs="Arial"/>
          <w:color w:val="0000FF"/>
          <w:sz w:val="22"/>
          <w:szCs w:val="22"/>
        </w:rPr>
        <w:t>brainstorm</w:t>
      </w:r>
      <w:r w:rsidR="00E74D50" w:rsidRPr="00B551CC">
        <w:rPr>
          <w:rFonts w:ascii="Raleway" w:hAnsi="Raleway" w:cs="Arial"/>
          <w:color w:val="0000FF"/>
          <w:sz w:val="22"/>
          <w:szCs w:val="22"/>
        </w:rPr>
        <w:t xml:space="preserve"> onto</w:t>
      </w:r>
      <w:r w:rsidRPr="00B551CC">
        <w:rPr>
          <w:rFonts w:ascii="Raleway" w:hAnsi="Raleway" w:cs="Arial"/>
          <w:color w:val="0000FF"/>
          <w:sz w:val="22"/>
          <w:szCs w:val="22"/>
        </w:rPr>
        <w:t xml:space="preserve"> the</w:t>
      </w:r>
      <w:r w:rsidR="00E74D50" w:rsidRPr="00B551CC">
        <w:rPr>
          <w:rFonts w:ascii="Raleway" w:hAnsi="Raleway" w:cs="Arial"/>
          <w:color w:val="0000FF"/>
          <w:sz w:val="22"/>
          <w:szCs w:val="22"/>
        </w:rPr>
        <w:t xml:space="preserve"> board, using post-it notes.</w:t>
      </w:r>
    </w:p>
    <w:p w14:paraId="2C33A8CF" w14:textId="77777777" w:rsidR="00E74D50" w:rsidRPr="00B551CC" w:rsidRDefault="00E74D50" w:rsidP="00FF387B">
      <w:pPr>
        <w:rPr>
          <w:rFonts w:ascii="Raleway" w:hAnsi="Raleway" w:cs="Arial"/>
          <w:sz w:val="22"/>
          <w:szCs w:val="22"/>
        </w:rPr>
      </w:pPr>
    </w:p>
    <w:p w14:paraId="54DFDCB2" w14:textId="18C8628C" w:rsidR="00E74D50" w:rsidRPr="00B551CC" w:rsidRDefault="00E74D50" w:rsidP="00FF387B">
      <w:pPr>
        <w:rPr>
          <w:rFonts w:ascii="Raleway" w:hAnsi="Raleway" w:cs="Arial"/>
          <w:i/>
          <w:sz w:val="22"/>
          <w:szCs w:val="22"/>
        </w:rPr>
      </w:pPr>
      <w:r w:rsidRPr="00B551CC">
        <w:rPr>
          <w:rFonts w:ascii="Raleway" w:hAnsi="Raleway" w:cs="Arial"/>
          <w:i/>
          <w:sz w:val="22"/>
          <w:szCs w:val="22"/>
        </w:rPr>
        <w:t xml:space="preserve">Remember – no right or wrong, this is about volume. Don’t discuss but read out your post-it as you put it up. </w:t>
      </w:r>
    </w:p>
    <w:p w14:paraId="2B228E27" w14:textId="77777777" w:rsidR="00E74D50" w:rsidRPr="00B551CC" w:rsidRDefault="00E74D50" w:rsidP="00FF387B">
      <w:pPr>
        <w:rPr>
          <w:rFonts w:ascii="Raleway" w:hAnsi="Raleway" w:cs="Arial"/>
          <w:sz w:val="22"/>
          <w:szCs w:val="22"/>
        </w:rPr>
      </w:pPr>
    </w:p>
    <w:p w14:paraId="67B440D0" w14:textId="156C1C0F" w:rsidR="00E74D50" w:rsidRPr="00B551CC" w:rsidRDefault="00E74D50" w:rsidP="00FF387B">
      <w:pPr>
        <w:rPr>
          <w:rFonts w:ascii="Raleway" w:hAnsi="Raleway" w:cs="Arial"/>
          <w:color w:val="0000FF"/>
          <w:sz w:val="22"/>
          <w:szCs w:val="22"/>
        </w:rPr>
      </w:pPr>
      <w:r w:rsidRPr="00B551CC">
        <w:rPr>
          <w:rFonts w:ascii="Raleway" w:hAnsi="Raleway" w:cs="Arial"/>
          <w:color w:val="0000FF"/>
          <w:sz w:val="22"/>
          <w:szCs w:val="22"/>
        </w:rPr>
        <w:t>After</w:t>
      </w:r>
      <w:r w:rsidR="00FF387B" w:rsidRPr="00B551CC">
        <w:rPr>
          <w:rFonts w:ascii="Raleway" w:hAnsi="Raleway" w:cs="Arial"/>
          <w:color w:val="0000FF"/>
          <w:sz w:val="22"/>
          <w:szCs w:val="22"/>
        </w:rPr>
        <w:t xml:space="preserve"> the</w:t>
      </w:r>
      <w:r w:rsidRPr="00B551CC">
        <w:rPr>
          <w:rFonts w:ascii="Raleway" w:hAnsi="Raleway" w:cs="Arial"/>
          <w:color w:val="0000FF"/>
          <w:sz w:val="22"/>
          <w:szCs w:val="22"/>
        </w:rPr>
        <w:t xml:space="preserve"> brainstorm, have the team get rid of any double-ups and sort into clusters – aiming for 4-6 max. </w:t>
      </w:r>
      <w:r w:rsidR="00202716" w:rsidRPr="00B551CC">
        <w:rPr>
          <w:rFonts w:ascii="Raleway" w:hAnsi="Raleway" w:cs="Arial"/>
          <w:color w:val="0000FF"/>
          <w:sz w:val="22"/>
          <w:szCs w:val="22"/>
        </w:rPr>
        <w:t>Again, name each cluster.</w:t>
      </w:r>
    </w:p>
    <w:p w14:paraId="092752D1" w14:textId="77777777" w:rsidR="00E74D50" w:rsidRPr="00B551CC" w:rsidRDefault="00E74D50" w:rsidP="00FF387B">
      <w:pPr>
        <w:rPr>
          <w:rFonts w:ascii="Raleway" w:hAnsi="Raleway" w:cs="Arial"/>
          <w:sz w:val="22"/>
          <w:szCs w:val="22"/>
        </w:rPr>
      </w:pPr>
    </w:p>
    <w:p w14:paraId="44A0DAF1" w14:textId="399C4392" w:rsidR="00E74D50" w:rsidRPr="00B551CC" w:rsidRDefault="00E74D50" w:rsidP="00FF387B">
      <w:pPr>
        <w:rPr>
          <w:rFonts w:ascii="Raleway" w:hAnsi="Raleway" w:cs="Arial"/>
          <w:sz w:val="22"/>
          <w:szCs w:val="22"/>
        </w:rPr>
      </w:pPr>
      <w:r w:rsidRPr="00B551CC">
        <w:rPr>
          <w:rFonts w:ascii="Raleway" w:hAnsi="Raleway" w:cs="Arial"/>
          <w:sz w:val="22"/>
          <w:szCs w:val="22"/>
        </w:rPr>
        <w:t>Is there anything up there that anyone disagrees with / does not believe we are responsible for?</w:t>
      </w:r>
    </w:p>
    <w:p w14:paraId="33B26BD5" w14:textId="77777777" w:rsidR="00202716" w:rsidRPr="00B551CC" w:rsidRDefault="00202716" w:rsidP="00202716">
      <w:pPr>
        <w:pStyle w:val="ListParagraph"/>
        <w:rPr>
          <w:rFonts w:ascii="Raleway" w:hAnsi="Raleway" w:cs="Arial"/>
        </w:rPr>
      </w:pPr>
    </w:p>
    <w:p w14:paraId="1F72E86B" w14:textId="63E0A1DE" w:rsidR="00202716" w:rsidRPr="00B551CC" w:rsidRDefault="00202716" w:rsidP="007D0E76">
      <w:pPr>
        <w:rPr>
          <w:rFonts w:ascii="Raleway" w:hAnsi="Raleway" w:cs="Arial"/>
          <w:color w:val="0000FF"/>
          <w:sz w:val="22"/>
          <w:szCs w:val="22"/>
        </w:rPr>
      </w:pPr>
      <w:r w:rsidRPr="00B551CC">
        <w:rPr>
          <w:rFonts w:ascii="Raleway" w:hAnsi="Raleway" w:cs="Arial"/>
          <w:color w:val="0000FF"/>
          <w:sz w:val="22"/>
          <w:szCs w:val="22"/>
        </w:rPr>
        <w:t>If there are too many clusters, use MULTIVOTING TECHNIQUE A or B to reduce the number</w:t>
      </w:r>
      <w:r w:rsidR="007D0E76" w:rsidRPr="00B551CC">
        <w:rPr>
          <w:rFonts w:ascii="Raleway" w:hAnsi="Raleway" w:cs="Arial"/>
          <w:color w:val="0000FF"/>
          <w:sz w:val="22"/>
          <w:szCs w:val="22"/>
        </w:rPr>
        <w:t>.</w:t>
      </w:r>
    </w:p>
    <w:p w14:paraId="69FC202C" w14:textId="77777777" w:rsidR="00E74D50" w:rsidRPr="00B551CC" w:rsidRDefault="00E74D50" w:rsidP="007D0E76">
      <w:pPr>
        <w:rPr>
          <w:rFonts w:ascii="Raleway" w:hAnsi="Raleway" w:cs="Arial"/>
          <w:sz w:val="22"/>
          <w:szCs w:val="22"/>
        </w:rPr>
      </w:pPr>
    </w:p>
    <w:p w14:paraId="086B22E9" w14:textId="3BAEA946" w:rsidR="00E74D50" w:rsidRPr="00B551CC" w:rsidRDefault="00E74D50" w:rsidP="007D0E76">
      <w:pPr>
        <w:rPr>
          <w:rFonts w:ascii="Raleway" w:hAnsi="Raleway" w:cs="Arial"/>
          <w:sz w:val="22"/>
          <w:szCs w:val="22"/>
        </w:rPr>
      </w:pPr>
      <w:r w:rsidRPr="00B551CC">
        <w:rPr>
          <w:rFonts w:ascii="Raleway" w:hAnsi="Raleway" w:cs="Arial"/>
          <w:sz w:val="22"/>
          <w:szCs w:val="22"/>
        </w:rPr>
        <w:t>Next task is to try to develop a team responsibility statement for each of these clusters</w:t>
      </w:r>
      <w:r w:rsidR="007D0E76" w:rsidRPr="00B551CC">
        <w:rPr>
          <w:rFonts w:ascii="Raleway" w:hAnsi="Raleway" w:cs="Arial"/>
          <w:sz w:val="22"/>
          <w:szCs w:val="22"/>
        </w:rPr>
        <w:t>.</w:t>
      </w:r>
    </w:p>
    <w:p w14:paraId="1126FFD7" w14:textId="77777777" w:rsidR="00E74D50" w:rsidRPr="00B551CC" w:rsidRDefault="00E74D50" w:rsidP="007D0E76">
      <w:pPr>
        <w:rPr>
          <w:rFonts w:ascii="Raleway" w:hAnsi="Raleway" w:cs="Arial"/>
          <w:sz w:val="22"/>
          <w:szCs w:val="22"/>
        </w:rPr>
      </w:pPr>
    </w:p>
    <w:p w14:paraId="2031A19E" w14:textId="75A3B7FF" w:rsidR="00E74D50" w:rsidRPr="00B551CC" w:rsidRDefault="00E74D50" w:rsidP="007D0E76">
      <w:pPr>
        <w:rPr>
          <w:rFonts w:ascii="Raleway" w:hAnsi="Raleway" w:cs="Arial"/>
          <w:color w:val="0000FF"/>
          <w:sz w:val="22"/>
          <w:szCs w:val="22"/>
        </w:rPr>
      </w:pPr>
      <w:r w:rsidRPr="00B551CC">
        <w:rPr>
          <w:rFonts w:ascii="Raleway" w:hAnsi="Raleway" w:cs="Arial"/>
          <w:color w:val="0000FF"/>
          <w:sz w:val="22"/>
          <w:szCs w:val="22"/>
        </w:rPr>
        <w:t>Break</w:t>
      </w:r>
      <w:r w:rsidR="00FF387B" w:rsidRPr="00B551CC">
        <w:rPr>
          <w:rFonts w:ascii="Raleway" w:hAnsi="Raleway" w:cs="Arial"/>
          <w:color w:val="0000FF"/>
          <w:sz w:val="22"/>
          <w:szCs w:val="22"/>
        </w:rPr>
        <w:t xml:space="preserve"> the</w:t>
      </w:r>
      <w:r w:rsidRPr="00B551CC">
        <w:rPr>
          <w:rFonts w:ascii="Raleway" w:hAnsi="Raleway" w:cs="Arial"/>
          <w:color w:val="0000FF"/>
          <w:sz w:val="22"/>
          <w:szCs w:val="22"/>
        </w:rPr>
        <w:t xml:space="preserve"> group into smaller teams and assign clusters to work on.</w:t>
      </w:r>
    </w:p>
    <w:p w14:paraId="53F67A74" w14:textId="77777777" w:rsidR="00202716" w:rsidRPr="00B551CC" w:rsidRDefault="00202716" w:rsidP="00202716">
      <w:pPr>
        <w:pStyle w:val="ListParagraph"/>
        <w:spacing w:after="0" w:line="240" w:lineRule="auto"/>
        <w:rPr>
          <w:rFonts w:ascii="Raleway" w:hAnsi="Raleway" w:cs="Arial"/>
        </w:rPr>
      </w:pPr>
    </w:p>
    <w:p w14:paraId="4DA7CA83" w14:textId="4E7FDC6D" w:rsidR="007D0E76" w:rsidRPr="00B551CC" w:rsidRDefault="007D0E76" w:rsidP="007D0E76">
      <w:pPr>
        <w:pStyle w:val="OrbQuote"/>
        <w:shd w:val="clear" w:color="auto" w:fill="C00000"/>
        <w:jc w:val="center"/>
        <w:rPr>
          <w:rFonts w:ascii="Raleway" w:hAnsi="Raleway"/>
          <w:b/>
          <w:color w:val="FFFFFF" w:themeColor="background1"/>
          <w:sz w:val="22"/>
          <w:szCs w:val="22"/>
        </w:rPr>
      </w:pPr>
      <w:r w:rsidRPr="00B551CC">
        <w:rPr>
          <w:rFonts w:ascii="Raleway" w:hAnsi="Raleway"/>
          <w:b/>
          <w:color w:val="FFFFFF" w:themeColor="background1"/>
          <w:sz w:val="22"/>
          <w:szCs w:val="22"/>
        </w:rPr>
        <w:t>10:30ish Morning Tea</w:t>
      </w:r>
    </w:p>
    <w:p w14:paraId="67099117" w14:textId="77777777" w:rsidR="00E74D50" w:rsidRPr="00B551CC" w:rsidRDefault="00E74D50" w:rsidP="00E74D50">
      <w:pPr>
        <w:pStyle w:val="ListParagraph"/>
        <w:spacing w:after="0" w:line="240" w:lineRule="auto"/>
        <w:rPr>
          <w:rFonts w:ascii="Raleway" w:hAnsi="Raleway" w:cs="Arial"/>
        </w:rPr>
      </w:pPr>
    </w:p>
    <w:p w14:paraId="75100003" w14:textId="483EE607" w:rsidR="00E74D50" w:rsidRPr="00B551CC" w:rsidRDefault="00E74D50" w:rsidP="000479EE">
      <w:pPr>
        <w:rPr>
          <w:rFonts w:ascii="Raleway" w:hAnsi="Raleway" w:cs="Arial"/>
          <w:color w:val="0000FF"/>
          <w:sz w:val="22"/>
          <w:szCs w:val="22"/>
        </w:rPr>
      </w:pPr>
      <w:r w:rsidRPr="00B551CC">
        <w:rPr>
          <w:rFonts w:ascii="Raleway" w:hAnsi="Raleway" w:cs="Arial"/>
          <w:color w:val="0000FF"/>
          <w:sz w:val="22"/>
          <w:szCs w:val="22"/>
        </w:rPr>
        <w:t xml:space="preserve">Have </w:t>
      </w:r>
      <w:proofErr w:type="gramStart"/>
      <w:r w:rsidR="00FF387B" w:rsidRPr="00B551CC">
        <w:rPr>
          <w:rFonts w:ascii="Raleway" w:hAnsi="Raleway" w:cs="Arial"/>
          <w:color w:val="0000FF"/>
          <w:sz w:val="22"/>
          <w:szCs w:val="22"/>
        </w:rPr>
        <w:t xml:space="preserve">the </w:t>
      </w:r>
      <w:r w:rsidRPr="00B551CC">
        <w:rPr>
          <w:rFonts w:ascii="Raleway" w:hAnsi="Raleway" w:cs="Arial"/>
          <w:color w:val="0000FF"/>
          <w:sz w:val="22"/>
          <w:szCs w:val="22"/>
        </w:rPr>
        <w:t>each</w:t>
      </w:r>
      <w:proofErr w:type="gramEnd"/>
      <w:r w:rsidRPr="00B551CC">
        <w:rPr>
          <w:rFonts w:ascii="Raleway" w:hAnsi="Raleway" w:cs="Arial"/>
          <w:color w:val="0000FF"/>
          <w:sz w:val="22"/>
          <w:szCs w:val="22"/>
        </w:rPr>
        <w:t xml:space="preserve"> team share their statement and work through with the full team to reach consensus. </w:t>
      </w:r>
    </w:p>
    <w:p w14:paraId="01DD5912" w14:textId="77777777" w:rsidR="00E74D50" w:rsidRPr="00B551CC" w:rsidRDefault="00E74D50" w:rsidP="000479EE">
      <w:pPr>
        <w:rPr>
          <w:rFonts w:ascii="Raleway" w:hAnsi="Raleway" w:cs="Arial"/>
          <w:color w:val="0000FF"/>
          <w:sz w:val="22"/>
          <w:szCs w:val="22"/>
        </w:rPr>
      </w:pPr>
    </w:p>
    <w:p w14:paraId="23AEC342" w14:textId="77777777" w:rsidR="00E74D50" w:rsidRPr="00B551CC" w:rsidRDefault="00E74D50" w:rsidP="000479EE">
      <w:pPr>
        <w:rPr>
          <w:rFonts w:ascii="Raleway" w:hAnsi="Raleway"/>
          <w:color w:val="0000FF"/>
          <w:sz w:val="22"/>
          <w:szCs w:val="22"/>
        </w:rPr>
      </w:pPr>
      <w:r w:rsidRPr="00B551CC">
        <w:rPr>
          <w:rFonts w:ascii="Raleway" w:hAnsi="Raleway" w:cs="Arial"/>
          <w:color w:val="0000FF"/>
          <w:sz w:val="22"/>
          <w:szCs w:val="22"/>
        </w:rPr>
        <w:t>Compare against check questions.</w:t>
      </w:r>
      <w:r w:rsidRPr="00B551CC">
        <w:rPr>
          <w:rFonts w:ascii="Raleway" w:hAnsi="Raleway"/>
          <w:color w:val="0000FF"/>
          <w:sz w:val="22"/>
          <w:szCs w:val="22"/>
        </w:rPr>
        <w:t xml:space="preserve"> </w:t>
      </w:r>
    </w:p>
    <w:p w14:paraId="02858BE8" w14:textId="77777777" w:rsidR="00E74D50" w:rsidRPr="00B551CC" w:rsidRDefault="00E74D50" w:rsidP="00E74D50">
      <w:pPr>
        <w:pStyle w:val="ListParagraph"/>
        <w:rPr>
          <w:rFonts w:ascii="Raleway" w:hAnsi="Raleway"/>
        </w:rPr>
      </w:pPr>
    </w:p>
    <w:p w14:paraId="4D3AF148" w14:textId="71579233" w:rsidR="00E74D50" w:rsidRPr="00B551CC" w:rsidRDefault="00E74D50" w:rsidP="00E74D50">
      <w:pPr>
        <w:tabs>
          <w:tab w:val="left" w:pos="1134"/>
        </w:tabs>
        <w:rPr>
          <w:rFonts w:ascii="Raleway" w:hAnsi="Raleway" w:cs="Arial"/>
          <w:b/>
          <w:color w:val="00B050"/>
          <w:sz w:val="28"/>
          <w:szCs w:val="28"/>
        </w:rPr>
      </w:pPr>
      <w:r w:rsidRPr="00B551CC">
        <w:rPr>
          <w:rFonts w:ascii="Raleway" w:hAnsi="Raleway" w:cs="Arial"/>
          <w:b/>
          <w:sz w:val="28"/>
          <w:szCs w:val="28"/>
        </w:rPr>
        <w:t>11.15</w:t>
      </w:r>
      <w:r w:rsidRPr="00B551CC">
        <w:rPr>
          <w:rFonts w:ascii="Raleway" w:hAnsi="Raleway" w:cs="Arial"/>
          <w:b/>
          <w:sz w:val="28"/>
          <w:szCs w:val="28"/>
        </w:rPr>
        <w:tab/>
        <w:t>Facilitator</w:t>
      </w:r>
      <w:r w:rsidRPr="00B551CC">
        <w:rPr>
          <w:rFonts w:ascii="Raleway" w:hAnsi="Raleway" w:cs="Arial"/>
          <w:b/>
          <w:sz w:val="28"/>
          <w:szCs w:val="28"/>
        </w:rPr>
        <w:tab/>
      </w:r>
      <w:r w:rsidR="00B551CC">
        <w:rPr>
          <w:rFonts w:ascii="Raleway" w:hAnsi="Raleway" w:cs="Arial"/>
          <w:b/>
          <w:sz w:val="28"/>
          <w:szCs w:val="28"/>
        </w:rPr>
        <w:t xml:space="preserve">         </w:t>
      </w:r>
      <w:r w:rsidRPr="00B551CC">
        <w:rPr>
          <w:rFonts w:ascii="Raleway" w:hAnsi="Raleway" w:cs="Arial"/>
          <w:b/>
          <w:sz w:val="28"/>
          <w:szCs w:val="28"/>
        </w:rPr>
        <w:t xml:space="preserve">Introduce </w:t>
      </w:r>
      <w:proofErr w:type="gramStart"/>
      <w:r w:rsidRPr="00B551CC">
        <w:rPr>
          <w:rFonts w:ascii="Raleway" w:hAnsi="Raleway" w:cs="Arial"/>
          <w:b/>
          <w:sz w:val="28"/>
          <w:szCs w:val="28"/>
        </w:rPr>
        <w:t xml:space="preserve">MEETINGS </w:t>
      </w:r>
      <w:r w:rsidR="00E16798" w:rsidRPr="00B551CC">
        <w:rPr>
          <w:rFonts w:ascii="Raleway" w:hAnsi="Raleway" w:cs="Arial"/>
          <w:b/>
          <w:sz w:val="28"/>
          <w:szCs w:val="28"/>
        </w:rPr>
        <w:t xml:space="preserve"> </w:t>
      </w:r>
      <w:r w:rsidRPr="00B551CC">
        <w:rPr>
          <w:rFonts w:ascii="Raleway" w:hAnsi="Raleway" w:cs="Arial"/>
          <w:b/>
          <w:color w:val="00B050"/>
          <w:sz w:val="28"/>
          <w:szCs w:val="28"/>
        </w:rPr>
        <w:t>(</w:t>
      </w:r>
      <w:proofErr w:type="gramEnd"/>
      <w:r w:rsidRPr="00B551CC">
        <w:rPr>
          <w:rFonts w:ascii="Raleway" w:hAnsi="Raleway" w:cs="Arial"/>
          <w:b/>
          <w:color w:val="00B050"/>
          <w:sz w:val="28"/>
          <w:szCs w:val="28"/>
        </w:rPr>
        <w:t>talk through poster)</w:t>
      </w:r>
      <w:r w:rsidRPr="00B551CC">
        <w:rPr>
          <w:rFonts w:ascii="Raleway" w:hAnsi="Raleway" w:cs="Arial"/>
          <w:b/>
          <w:color w:val="00B050"/>
          <w:sz w:val="28"/>
          <w:szCs w:val="28"/>
        </w:rPr>
        <w:tab/>
      </w:r>
    </w:p>
    <w:p w14:paraId="124D278C" w14:textId="77777777" w:rsidR="00B551CC" w:rsidRDefault="00B551CC" w:rsidP="00E74D50">
      <w:pPr>
        <w:tabs>
          <w:tab w:val="left" w:pos="1134"/>
        </w:tabs>
        <w:rPr>
          <w:rFonts w:ascii="Raleway" w:hAnsi="Raleway" w:cs="Arial"/>
          <w:color w:val="0000FF"/>
          <w:sz w:val="22"/>
          <w:szCs w:val="22"/>
        </w:rPr>
      </w:pPr>
    </w:p>
    <w:p w14:paraId="694736FD" w14:textId="47909FBE" w:rsidR="00E74D50" w:rsidRPr="00B551CC" w:rsidRDefault="00E74D50" w:rsidP="00E74D50">
      <w:pPr>
        <w:tabs>
          <w:tab w:val="left" w:pos="1134"/>
        </w:tabs>
        <w:rPr>
          <w:rFonts w:ascii="Raleway" w:hAnsi="Raleway" w:cs="Arial"/>
          <w:sz w:val="22"/>
          <w:szCs w:val="22"/>
        </w:rPr>
      </w:pPr>
      <w:r w:rsidRPr="00B551CC">
        <w:rPr>
          <w:rFonts w:ascii="Raleway" w:hAnsi="Raleway" w:cs="Arial"/>
          <w:color w:val="0000FF"/>
          <w:sz w:val="22"/>
          <w:szCs w:val="22"/>
        </w:rPr>
        <w:t xml:space="preserve">Have team discuss and agree </w:t>
      </w:r>
      <w:r w:rsidR="00FF387B" w:rsidRPr="00B551CC">
        <w:rPr>
          <w:rFonts w:ascii="Raleway" w:hAnsi="Raleway" w:cs="Arial"/>
          <w:color w:val="0000FF"/>
          <w:sz w:val="22"/>
          <w:szCs w:val="22"/>
        </w:rPr>
        <w:t xml:space="preserve">with </w:t>
      </w:r>
      <w:r w:rsidRPr="00B551CC">
        <w:rPr>
          <w:rFonts w:ascii="Raleway" w:hAnsi="Raleway" w:cs="Arial"/>
          <w:color w:val="0000FF"/>
          <w:sz w:val="22"/>
          <w:szCs w:val="22"/>
        </w:rPr>
        <w:t xml:space="preserve">each point on the poster. </w:t>
      </w:r>
      <w:r w:rsidR="00225CCF" w:rsidRPr="00B551CC">
        <w:rPr>
          <w:rFonts w:ascii="Raleway" w:hAnsi="Raleway" w:cs="Arial"/>
          <w:color w:val="0000FF"/>
          <w:sz w:val="22"/>
          <w:szCs w:val="22"/>
        </w:rPr>
        <w:t xml:space="preserve">Record on </w:t>
      </w:r>
      <w:r w:rsidR="00FF387B" w:rsidRPr="00B551CC">
        <w:rPr>
          <w:rFonts w:ascii="Raleway" w:hAnsi="Raleway" w:cs="Arial"/>
          <w:color w:val="0000FF"/>
          <w:sz w:val="22"/>
          <w:szCs w:val="22"/>
        </w:rPr>
        <w:t xml:space="preserve">the </w:t>
      </w:r>
      <w:r w:rsidR="00225CCF" w:rsidRPr="00B551CC">
        <w:rPr>
          <w:rFonts w:ascii="Raleway" w:hAnsi="Raleway" w:cs="Arial"/>
          <w:color w:val="0000FF"/>
          <w:sz w:val="22"/>
          <w:szCs w:val="22"/>
        </w:rPr>
        <w:t>flipchart.</w:t>
      </w:r>
      <w:r w:rsidRPr="00B551CC">
        <w:rPr>
          <w:rFonts w:ascii="Raleway" w:hAnsi="Raleway" w:cs="Arial"/>
          <w:sz w:val="22"/>
          <w:szCs w:val="22"/>
        </w:rPr>
        <w:tab/>
      </w:r>
    </w:p>
    <w:p w14:paraId="6C156DF6" w14:textId="77777777" w:rsidR="00E74D50" w:rsidRPr="00B551CC" w:rsidRDefault="00E74D50" w:rsidP="00E74D50">
      <w:pPr>
        <w:tabs>
          <w:tab w:val="left" w:pos="1134"/>
        </w:tabs>
        <w:rPr>
          <w:rFonts w:ascii="Raleway" w:hAnsi="Raleway" w:cs="Arial"/>
          <w:sz w:val="22"/>
          <w:szCs w:val="22"/>
        </w:rPr>
      </w:pPr>
    </w:p>
    <w:p w14:paraId="68B7D26D" w14:textId="77777777" w:rsidR="00225CCF" w:rsidRPr="00B551CC" w:rsidRDefault="00225CCF" w:rsidP="00E74D50">
      <w:pPr>
        <w:tabs>
          <w:tab w:val="left" w:pos="1134"/>
        </w:tabs>
        <w:rPr>
          <w:rFonts w:ascii="Raleway" w:hAnsi="Raleway" w:cs="Arial"/>
          <w:b/>
          <w:sz w:val="22"/>
          <w:szCs w:val="22"/>
        </w:rPr>
      </w:pPr>
    </w:p>
    <w:p w14:paraId="60DE78E0" w14:textId="198D3F63" w:rsidR="00E74D50" w:rsidRPr="00B551CC" w:rsidRDefault="00E74D50" w:rsidP="00E74D50">
      <w:pPr>
        <w:tabs>
          <w:tab w:val="left" w:pos="1134"/>
        </w:tabs>
        <w:rPr>
          <w:rFonts w:ascii="Raleway" w:hAnsi="Raleway" w:cs="Arial"/>
          <w:b/>
          <w:sz w:val="28"/>
          <w:szCs w:val="28"/>
        </w:rPr>
      </w:pPr>
      <w:r w:rsidRPr="00B551CC">
        <w:rPr>
          <w:rFonts w:ascii="Raleway" w:hAnsi="Raleway" w:cs="Arial"/>
          <w:b/>
          <w:sz w:val="28"/>
          <w:szCs w:val="28"/>
        </w:rPr>
        <w:t>12.00</w:t>
      </w:r>
      <w:r w:rsidRPr="00B551CC">
        <w:rPr>
          <w:rFonts w:ascii="Raleway" w:hAnsi="Raleway" w:cs="Arial"/>
          <w:b/>
          <w:sz w:val="28"/>
          <w:szCs w:val="28"/>
        </w:rPr>
        <w:tab/>
        <w:t>Facilitator</w:t>
      </w:r>
      <w:r w:rsidRPr="00B551CC">
        <w:rPr>
          <w:rFonts w:ascii="Raleway" w:hAnsi="Raleway" w:cs="Arial"/>
          <w:b/>
          <w:sz w:val="28"/>
          <w:szCs w:val="28"/>
        </w:rPr>
        <w:tab/>
      </w:r>
      <w:r w:rsidR="00B551CC">
        <w:rPr>
          <w:rFonts w:ascii="Raleway" w:hAnsi="Raleway" w:cs="Arial"/>
          <w:b/>
          <w:sz w:val="28"/>
          <w:szCs w:val="28"/>
        </w:rPr>
        <w:t xml:space="preserve">         </w:t>
      </w:r>
      <w:r w:rsidRPr="00B551CC">
        <w:rPr>
          <w:rFonts w:ascii="Raleway" w:hAnsi="Raleway" w:cs="Arial"/>
          <w:b/>
          <w:sz w:val="28"/>
          <w:szCs w:val="28"/>
        </w:rPr>
        <w:t xml:space="preserve">Introduce GROUND </w:t>
      </w:r>
      <w:proofErr w:type="gramStart"/>
      <w:r w:rsidRPr="00B551CC">
        <w:rPr>
          <w:rFonts w:ascii="Raleway" w:hAnsi="Raleway" w:cs="Arial"/>
          <w:b/>
          <w:sz w:val="28"/>
          <w:szCs w:val="28"/>
        </w:rPr>
        <w:t xml:space="preserve">RULES </w:t>
      </w:r>
      <w:r w:rsidR="00E16798" w:rsidRPr="00B551CC">
        <w:rPr>
          <w:rFonts w:ascii="Raleway" w:hAnsi="Raleway" w:cs="Arial"/>
          <w:b/>
          <w:sz w:val="28"/>
          <w:szCs w:val="28"/>
        </w:rPr>
        <w:t xml:space="preserve"> </w:t>
      </w:r>
      <w:r w:rsidRPr="00B551CC">
        <w:rPr>
          <w:rFonts w:ascii="Raleway" w:hAnsi="Raleway" w:cs="Arial"/>
          <w:b/>
          <w:color w:val="00B050"/>
          <w:sz w:val="28"/>
          <w:szCs w:val="28"/>
        </w:rPr>
        <w:t>(</w:t>
      </w:r>
      <w:proofErr w:type="gramEnd"/>
      <w:r w:rsidRPr="00B551CC">
        <w:rPr>
          <w:rFonts w:ascii="Raleway" w:hAnsi="Raleway" w:cs="Arial"/>
          <w:b/>
          <w:color w:val="00B050"/>
          <w:sz w:val="28"/>
          <w:szCs w:val="28"/>
        </w:rPr>
        <w:t>talk through poster)</w:t>
      </w:r>
    </w:p>
    <w:p w14:paraId="51D01545" w14:textId="77777777" w:rsidR="00E74D50" w:rsidRPr="00B551CC" w:rsidRDefault="00E74D50" w:rsidP="00E74D50">
      <w:pPr>
        <w:rPr>
          <w:rFonts w:ascii="Raleway" w:hAnsi="Raleway"/>
          <w:sz w:val="22"/>
          <w:szCs w:val="22"/>
        </w:rPr>
      </w:pPr>
      <w:r w:rsidRPr="00B551CC">
        <w:rPr>
          <w:rFonts w:ascii="Raleway" w:hAnsi="Raleway"/>
          <w:sz w:val="22"/>
          <w:szCs w:val="22"/>
        </w:rPr>
        <w:tab/>
      </w:r>
    </w:p>
    <w:p w14:paraId="36CCE77C" w14:textId="77777777" w:rsidR="00E74D50" w:rsidRPr="00B551CC" w:rsidRDefault="00E74D50" w:rsidP="000479EE">
      <w:pPr>
        <w:rPr>
          <w:rFonts w:ascii="Raleway" w:hAnsi="Raleway" w:cs="Arial"/>
          <w:sz w:val="22"/>
          <w:szCs w:val="22"/>
        </w:rPr>
      </w:pPr>
      <w:r w:rsidRPr="00B551CC">
        <w:rPr>
          <w:rFonts w:ascii="Raleway" w:hAnsi="Raleway" w:cs="Arial"/>
          <w:sz w:val="22"/>
          <w:szCs w:val="22"/>
        </w:rPr>
        <w:t xml:space="preserve">Again, we’ll begin with a brainstorm. </w:t>
      </w:r>
    </w:p>
    <w:p w14:paraId="6DD95DB4" w14:textId="05ADF50B" w:rsidR="00E74D50" w:rsidRPr="00B551CC" w:rsidRDefault="00E74D50" w:rsidP="000479EE">
      <w:pPr>
        <w:rPr>
          <w:rFonts w:ascii="Raleway" w:hAnsi="Raleway" w:cs="Arial"/>
          <w:color w:val="0000FF"/>
          <w:sz w:val="22"/>
          <w:szCs w:val="22"/>
        </w:rPr>
      </w:pPr>
      <w:r w:rsidRPr="00B551CC">
        <w:rPr>
          <w:rFonts w:ascii="Raleway" w:hAnsi="Raleway" w:cs="Arial"/>
          <w:color w:val="0000FF"/>
          <w:sz w:val="22"/>
          <w:szCs w:val="22"/>
        </w:rPr>
        <w:t xml:space="preserve">Remove double-ups and </w:t>
      </w:r>
      <w:r w:rsidR="00225CCF" w:rsidRPr="00B551CC">
        <w:rPr>
          <w:rFonts w:ascii="Raleway" w:hAnsi="Raleway" w:cs="Arial"/>
          <w:color w:val="0000FF"/>
          <w:sz w:val="22"/>
          <w:szCs w:val="22"/>
        </w:rPr>
        <w:t>cluster (affinity diagram)</w:t>
      </w:r>
    </w:p>
    <w:p w14:paraId="46ECC48A" w14:textId="44F0F971" w:rsidR="00E74D50" w:rsidRPr="00B551CC" w:rsidRDefault="00225CCF" w:rsidP="000479EE">
      <w:pPr>
        <w:rPr>
          <w:rFonts w:ascii="Raleway" w:hAnsi="Raleway" w:cs="Arial"/>
          <w:color w:val="0000FF"/>
          <w:sz w:val="22"/>
          <w:szCs w:val="22"/>
        </w:rPr>
      </w:pPr>
      <w:r w:rsidRPr="00B551CC">
        <w:rPr>
          <w:rFonts w:ascii="Raleway" w:hAnsi="Raleway" w:cs="Arial"/>
          <w:color w:val="0000FF"/>
          <w:sz w:val="22"/>
          <w:szCs w:val="22"/>
        </w:rPr>
        <w:t>H</w:t>
      </w:r>
      <w:r w:rsidR="00E74D50" w:rsidRPr="00B551CC">
        <w:rPr>
          <w:rFonts w:ascii="Raleway" w:hAnsi="Raleway" w:cs="Arial"/>
          <w:color w:val="0000FF"/>
          <w:sz w:val="22"/>
          <w:szCs w:val="22"/>
        </w:rPr>
        <w:t>ave team create a ground</w:t>
      </w:r>
      <w:r w:rsidR="00FF387B" w:rsidRPr="00B551CC">
        <w:rPr>
          <w:rFonts w:ascii="Raleway" w:hAnsi="Raleway" w:cs="Arial"/>
          <w:color w:val="0000FF"/>
          <w:sz w:val="22"/>
          <w:szCs w:val="22"/>
        </w:rPr>
        <w:t>-</w:t>
      </w:r>
      <w:r w:rsidR="00E74D50" w:rsidRPr="00B551CC">
        <w:rPr>
          <w:rFonts w:ascii="Raleway" w:hAnsi="Raleway" w:cs="Arial"/>
          <w:color w:val="0000FF"/>
          <w:sz w:val="22"/>
          <w:szCs w:val="22"/>
        </w:rPr>
        <w:t>rule statement that captures each cluster (some may be clusters of one)</w:t>
      </w:r>
    </w:p>
    <w:p w14:paraId="043CCF9B" w14:textId="77777777" w:rsidR="00E74D50" w:rsidRPr="00B551CC" w:rsidRDefault="00E74D50" w:rsidP="000479EE">
      <w:pPr>
        <w:rPr>
          <w:rFonts w:ascii="Raleway" w:hAnsi="Raleway" w:cs="Arial"/>
          <w:sz w:val="22"/>
          <w:szCs w:val="22"/>
        </w:rPr>
      </w:pPr>
      <w:r w:rsidRPr="00B551CC">
        <w:rPr>
          <w:rFonts w:ascii="Raleway" w:hAnsi="Raleway" w:cs="Arial"/>
          <w:sz w:val="22"/>
          <w:szCs w:val="22"/>
        </w:rPr>
        <w:t xml:space="preserve">How does the team feel about each ground rule? Discuss each and tweak/add/remove as needed. </w:t>
      </w:r>
    </w:p>
    <w:p w14:paraId="296CF522" w14:textId="77777777" w:rsidR="000479EE" w:rsidRPr="00B551CC" w:rsidRDefault="00E74D50" w:rsidP="000479EE">
      <w:pPr>
        <w:rPr>
          <w:rFonts w:ascii="Raleway" w:hAnsi="Raleway" w:cs="Arial"/>
          <w:sz w:val="22"/>
          <w:szCs w:val="22"/>
        </w:rPr>
      </w:pPr>
      <w:r w:rsidRPr="00B551CC">
        <w:rPr>
          <w:rFonts w:ascii="Raleway" w:hAnsi="Raleway" w:cs="Arial"/>
          <w:sz w:val="22"/>
          <w:szCs w:val="22"/>
        </w:rPr>
        <w:t xml:space="preserve">How do these ground rules sit against our check questions? </w:t>
      </w:r>
    </w:p>
    <w:p w14:paraId="782257BA" w14:textId="375DED7F" w:rsidR="00E74D50" w:rsidRPr="00B551CC" w:rsidRDefault="00E74D50" w:rsidP="000479EE">
      <w:pPr>
        <w:rPr>
          <w:rFonts w:ascii="Raleway" w:hAnsi="Raleway" w:cs="Arial"/>
          <w:sz w:val="22"/>
          <w:szCs w:val="22"/>
        </w:rPr>
      </w:pPr>
      <w:r w:rsidRPr="00B551CC">
        <w:rPr>
          <w:rFonts w:ascii="Raleway" w:hAnsi="Raleway" w:cs="Arial"/>
          <w:sz w:val="22"/>
          <w:szCs w:val="22"/>
        </w:rPr>
        <w:t xml:space="preserve">Is everyone happy to “sign up” to these ground rules? </w:t>
      </w:r>
    </w:p>
    <w:p w14:paraId="588C8496" w14:textId="77777777" w:rsidR="00E74D50" w:rsidRPr="00B551CC" w:rsidRDefault="00E74D50" w:rsidP="00E74D50">
      <w:pPr>
        <w:rPr>
          <w:rFonts w:ascii="Raleway" w:hAnsi="Raleway" w:cs="Arial"/>
          <w:sz w:val="22"/>
          <w:szCs w:val="22"/>
        </w:rPr>
      </w:pPr>
      <w:r w:rsidRPr="00B551CC">
        <w:rPr>
          <w:rFonts w:ascii="Raleway" w:hAnsi="Raleway" w:cs="Arial"/>
          <w:sz w:val="22"/>
          <w:szCs w:val="22"/>
        </w:rPr>
        <w:t xml:space="preserve"> </w:t>
      </w:r>
    </w:p>
    <w:p w14:paraId="21C75ED0" w14:textId="77777777" w:rsidR="00E74D50" w:rsidRPr="00B551CC" w:rsidRDefault="00E74D50" w:rsidP="00E74D50">
      <w:pPr>
        <w:tabs>
          <w:tab w:val="left" w:pos="1134"/>
        </w:tabs>
        <w:rPr>
          <w:rFonts w:ascii="Raleway" w:hAnsi="Raleway" w:cs="Arial"/>
          <w:b/>
          <w:sz w:val="28"/>
          <w:szCs w:val="28"/>
        </w:rPr>
      </w:pPr>
      <w:r w:rsidRPr="00B551CC">
        <w:rPr>
          <w:rFonts w:ascii="Raleway" w:hAnsi="Raleway" w:cs="Arial"/>
          <w:b/>
          <w:sz w:val="28"/>
          <w:szCs w:val="28"/>
        </w:rPr>
        <w:t>11.50</w:t>
      </w:r>
      <w:r w:rsidRPr="00B551CC">
        <w:rPr>
          <w:rFonts w:ascii="Raleway" w:hAnsi="Raleway" w:cs="Arial"/>
          <w:b/>
          <w:sz w:val="28"/>
          <w:szCs w:val="28"/>
        </w:rPr>
        <w:tab/>
        <w:t>Facilitator</w:t>
      </w:r>
      <w:r w:rsidRPr="00B551CC">
        <w:rPr>
          <w:rFonts w:ascii="Raleway" w:hAnsi="Raleway" w:cs="Arial"/>
          <w:b/>
          <w:sz w:val="28"/>
          <w:szCs w:val="28"/>
        </w:rPr>
        <w:tab/>
      </w:r>
      <w:r w:rsidRPr="00B551CC">
        <w:rPr>
          <w:rFonts w:ascii="Raleway" w:hAnsi="Raleway" w:cs="Arial"/>
          <w:b/>
          <w:sz w:val="28"/>
          <w:szCs w:val="28"/>
        </w:rPr>
        <w:tab/>
      </w:r>
      <w:r w:rsidRPr="00B551CC">
        <w:rPr>
          <w:rFonts w:ascii="Raleway" w:hAnsi="Raleway" w:cs="Arial"/>
          <w:b/>
          <w:sz w:val="28"/>
          <w:szCs w:val="28"/>
        </w:rPr>
        <w:tab/>
        <w:t xml:space="preserve">Wrap-up </w:t>
      </w:r>
    </w:p>
    <w:p w14:paraId="6A865AF9" w14:textId="77777777" w:rsidR="00225CCF" w:rsidRPr="00B551CC" w:rsidRDefault="00225CCF" w:rsidP="00E74D50">
      <w:pPr>
        <w:tabs>
          <w:tab w:val="left" w:pos="1134"/>
        </w:tabs>
        <w:rPr>
          <w:rFonts w:ascii="Raleway" w:hAnsi="Raleway" w:cs="Arial"/>
          <w:sz w:val="22"/>
          <w:szCs w:val="22"/>
        </w:rPr>
      </w:pPr>
    </w:p>
    <w:p w14:paraId="788D0FC0" w14:textId="5EE0A0D1" w:rsidR="00E74D50" w:rsidRPr="00B551CC" w:rsidRDefault="00E74D50" w:rsidP="00E74D50">
      <w:pPr>
        <w:tabs>
          <w:tab w:val="left" w:pos="1134"/>
        </w:tabs>
        <w:rPr>
          <w:rFonts w:ascii="Raleway" w:hAnsi="Raleway" w:cs="Arial"/>
          <w:sz w:val="22"/>
          <w:szCs w:val="22"/>
        </w:rPr>
      </w:pPr>
      <w:r w:rsidRPr="00B551CC">
        <w:rPr>
          <w:rFonts w:ascii="Raleway" w:hAnsi="Raleway" w:cs="Arial"/>
          <w:sz w:val="22"/>
          <w:szCs w:val="22"/>
        </w:rPr>
        <w:t>Things left for you to do:</w:t>
      </w:r>
    </w:p>
    <w:p w14:paraId="6C47B591" w14:textId="77777777" w:rsidR="00225CCF" w:rsidRPr="00B551CC" w:rsidRDefault="00225CCF" w:rsidP="00E74D50">
      <w:pPr>
        <w:tabs>
          <w:tab w:val="left" w:pos="1134"/>
        </w:tabs>
        <w:rPr>
          <w:rFonts w:ascii="Raleway" w:hAnsi="Raleway" w:cs="Arial"/>
          <w:sz w:val="22"/>
          <w:szCs w:val="22"/>
        </w:rPr>
      </w:pPr>
    </w:p>
    <w:p w14:paraId="56A22FCF" w14:textId="450E77A2" w:rsidR="00E74D50" w:rsidRPr="00B551CC" w:rsidRDefault="00E74D50" w:rsidP="00E74D50">
      <w:pPr>
        <w:tabs>
          <w:tab w:val="left" w:pos="1134"/>
        </w:tabs>
        <w:rPr>
          <w:rFonts w:ascii="Raleway" w:hAnsi="Raleway" w:cs="Arial"/>
          <w:sz w:val="22"/>
          <w:szCs w:val="22"/>
        </w:rPr>
      </w:pPr>
      <w:r w:rsidRPr="00B551CC">
        <w:rPr>
          <w:rFonts w:ascii="Raleway" w:hAnsi="Raleway" w:cs="Arial"/>
          <w:sz w:val="22"/>
          <w:szCs w:val="22"/>
        </w:rPr>
        <w:t xml:space="preserve">1) </w:t>
      </w:r>
      <w:r w:rsidR="00225CCF" w:rsidRPr="00B551CC">
        <w:rPr>
          <w:rFonts w:ascii="Raleway" w:hAnsi="Raleway" w:cs="Arial"/>
          <w:sz w:val="22"/>
          <w:szCs w:val="22"/>
        </w:rPr>
        <w:t>D</w:t>
      </w:r>
      <w:r w:rsidRPr="00B551CC">
        <w:rPr>
          <w:rFonts w:ascii="Raleway" w:hAnsi="Raleway" w:cs="Arial"/>
          <w:sz w:val="22"/>
          <w:szCs w:val="22"/>
        </w:rPr>
        <w:t>ecide who will take responsibility for writing up your charter</w:t>
      </w:r>
    </w:p>
    <w:p w14:paraId="27110A2B" w14:textId="27DCDB05" w:rsidR="00E74D50" w:rsidRPr="00B551CC" w:rsidRDefault="00E74D50" w:rsidP="00E74D50">
      <w:pPr>
        <w:tabs>
          <w:tab w:val="left" w:pos="1134"/>
        </w:tabs>
        <w:rPr>
          <w:rFonts w:ascii="Raleway" w:hAnsi="Raleway" w:cs="Arial"/>
          <w:sz w:val="22"/>
          <w:szCs w:val="22"/>
        </w:rPr>
      </w:pPr>
      <w:r w:rsidRPr="00B551CC">
        <w:rPr>
          <w:rFonts w:ascii="Raleway" w:hAnsi="Raleway" w:cs="Arial"/>
          <w:sz w:val="22"/>
          <w:szCs w:val="22"/>
        </w:rPr>
        <w:t xml:space="preserve">2) </w:t>
      </w:r>
      <w:r w:rsidR="00225CCF" w:rsidRPr="00B551CC">
        <w:rPr>
          <w:rFonts w:ascii="Raleway" w:hAnsi="Raleway" w:cs="Arial"/>
          <w:sz w:val="22"/>
          <w:szCs w:val="22"/>
        </w:rPr>
        <w:t>H</w:t>
      </w:r>
      <w:r w:rsidRPr="00B551CC">
        <w:rPr>
          <w:rFonts w:ascii="Raleway" w:hAnsi="Raleway" w:cs="Arial"/>
          <w:sz w:val="22"/>
          <w:szCs w:val="22"/>
        </w:rPr>
        <w:t>ave all team members sign up to ground rules</w:t>
      </w:r>
    </w:p>
    <w:p w14:paraId="53BFD1A9" w14:textId="30CFBEA1" w:rsidR="00E74D50" w:rsidRPr="00B551CC" w:rsidRDefault="00E74D50" w:rsidP="00E74D50">
      <w:pPr>
        <w:tabs>
          <w:tab w:val="left" w:pos="1134"/>
        </w:tabs>
        <w:rPr>
          <w:rFonts w:ascii="Raleway" w:hAnsi="Raleway" w:cs="Arial"/>
          <w:sz w:val="22"/>
          <w:szCs w:val="22"/>
        </w:rPr>
      </w:pPr>
      <w:r w:rsidRPr="00B551CC">
        <w:rPr>
          <w:rFonts w:ascii="Raleway" w:hAnsi="Raleway" w:cs="Arial"/>
          <w:sz w:val="22"/>
          <w:szCs w:val="22"/>
        </w:rPr>
        <w:t xml:space="preserve">3) </w:t>
      </w:r>
      <w:r w:rsidR="00225CCF" w:rsidRPr="00B551CC">
        <w:rPr>
          <w:rFonts w:ascii="Raleway" w:hAnsi="Raleway" w:cs="Arial"/>
          <w:sz w:val="22"/>
          <w:szCs w:val="22"/>
        </w:rPr>
        <w:t>D</w:t>
      </w:r>
      <w:r w:rsidRPr="00B551CC">
        <w:rPr>
          <w:rFonts w:ascii="Raleway" w:hAnsi="Raleway" w:cs="Arial"/>
          <w:sz w:val="22"/>
          <w:szCs w:val="22"/>
        </w:rPr>
        <w:t>ecide where you will display your charter and how you will use it to help communicate who you are and what you do across your organisation</w:t>
      </w:r>
    </w:p>
    <w:p w14:paraId="00DB2986" w14:textId="683A515E" w:rsidR="00E74D50" w:rsidRPr="00B551CC" w:rsidRDefault="00E74D50" w:rsidP="00E74D50">
      <w:pPr>
        <w:tabs>
          <w:tab w:val="left" w:pos="1134"/>
        </w:tabs>
        <w:rPr>
          <w:rFonts w:ascii="Raleway" w:hAnsi="Raleway" w:cs="Arial"/>
          <w:sz w:val="22"/>
          <w:szCs w:val="22"/>
        </w:rPr>
      </w:pPr>
      <w:r w:rsidRPr="00B551CC">
        <w:rPr>
          <w:rFonts w:ascii="Raleway" w:hAnsi="Raleway" w:cs="Arial"/>
          <w:sz w:val="22"/>
          <w:szCs w:val="22"/>
        </w:rPr>
        <w:t xml:space="preserve">4) </w:t>
      </w:r>
      <w:r w:rsidR="00225CCF" w:rsidRPr="00B551CC">
        <w:rPr>
          <w:rFonts w:ascii="Raleway" w:hAnsi="Raleway" w:cs="Arial"/>
          <w:sz w:val="22"/>
          <w:szCs w:val="22"/>
        </w:rPr>
        <w:t>D</w:t>
      </w:r>
      <w:r w:rsidRPr="00B551CC">
        <w:rPr>
          <w:rFonts w:ascii="Raleway" w:hAnsi="Raleway" w:cs="Arial"/>
          <w:sz w:val="22"/>
          <w:szCs w:val="22"/>
        </w:rPr>
        <w:t xml:space="preserve">ecide how you will keep your charter alive and relevant – e.g. revisit every 6mths. </w:t>
      </w:r>
    </w:p>
    <w:p w14:paraId="1C7ECDB2" w14:textId="77777777" w:rsidR="00225CCF" w:rsidRPr="00B551CC" w:rsidRDefault="00E74D50" w:rsidP="00E74D50">
      <w:pPr>
        <w:tabs>
          <w:tab w:val="left" w:pos="1134"/>
        </w:tabs>
        <w:rPr>
          <w:rFonts w:ascii="Raleway" w:hAnsi="Raleway" w:cs="Arial"/>
          <w:b/>
          <w:sz w:val="22"/>
          <w:szCs w:val="22"/>
        </w:rPr>
      </w:pPr>
      <w:r w:rsidRPr="00B551CC">
        <w:rPr>
          <w:rFonts w:ascii="Raleway" w:hAnsi="Raleway" w:cs="Arial"/>
          <w:b/>
          <w:sz w:val="22"/>
          <w:szCs w:val="22"/>
        </w:rPr>
        <w:br/>
      </w:r>
    </w:p>
    <w:p w14:paraId="72D4A715" w14:textId="160D6F98" w:rsidR="00E74D50" w:rsidRPr="00B551CC" w:rsidRDefault="00E74D50" w:rsidP="00E74D50">
      <w:pPr>
        <w:tabs>
          <w:tab w:val="left" w:pos="1134"/>
        </w:tabs>
        <w:rPr>
          <w:rFonts w:ascii="Raleway" w:hAnsi="Raleway" w:cs="Arial"/>
          <w:b/>
          <w:sz w:val="28"/>
          <w:szCs w:val="28"/>
        </w:rPr>
      </w:pPr>
      <w:r w:rsidRPr="00B551CC">
        <w:rPr>
          <w:rFonts w:ascii="Raleway" w:hAnsi="Raleway" w:cs="Arial"/>
          <w:b/>
          <w:sz w:val="28"/>
          <w:szCs w:val="28"/>
        </w:rPr>
        <w:t>11.55</w:t>
      </w:r>
      <w:r w:rsidRPr="00B551CC">
        <w:rPr>
          <w:rFonts w:ascii="Raleway" w:hAnsi="Raleway" w:cs="Arial"/>
          <w:b/>
          <w:sz w:val="28"/>
          <w:szCs w:val="28"/>
        </w:rPr>
        <w:tab/>
        <w:t>Team leader/Manager</w:t>
      </w:r>
      <w:r w:rsidRPr="00B551CC">
        <w:rPr>
          <w:rFonts w:ascii="Raleway" w:hAnsi="Raleway" w:cs="Arial"/>
          <w:b/>
          <w:sz w:val="28"/>
          <w:szCs w:val="28"/>
        </w:rPr>
        <w:tab/>
        <w:t>Final Remarks</w:t>
      </w:r>
    </w:p>
    <w:p w14:paraId="3A102781" w14:textId="34F2F270" w:rsidR="00FF387B" w:rsidRPr="00B551CC" w:rsidRDefault="00FF387B" w:rsidP="00E74D50">
      <w:pPr>
        <w:spacing w:after="160"/>
        <w:rPr>
          <w:rFonts w:ascii="Raleway" w:hAnsi="Raleway"/>
          <w:color w:val="003A49"/>
          <w:sz w:val="22"/>
          <w:szCs w:val="22"/>
        </w:rPr>
      </w:pPr>
    </w:p>
    <w:p w14:paraId="5D9D9D5B" w14:textId="73A5C8AA" w:rsidR="00DF1EB2" w:rsidRPr="00B551CC" w:rsidRDefault="00225CCF" w:rsidP="00E74D50">
      <w:pPr>
        <w:spacing w:after="160"/>
        <w:rPr>
          <w:rFonts w:ascii="Raleway" w:hAnsi="Raleway"/>
          <w:color w:val="003A49"/>
          <w:sz w:val="22"/>
          <w:szCs w:val="22"/>
        </w:rPr>
      </w:pPr>
      <w:r w:rsidRPr="00B551CC">
        <w:rPr>
          <w:rFonts w:ascii="Raleway" w:hAnsi="Raleway"/>
          <w:color w:val="003A49"/>
          <w:sz w:val="22"/>
          <w:szCs w:val="22"/>
        </w:rPr>
        <w:t>Team Charter Examples</w:t>
      </w:r>
    </w:p>
    <w:p w14:paraId="7B1E6FD0" w14:textId="6199CFBA" w:rsidR="00A8563D" w:rsidRPr="00B551CC" w:rsidRDefault="00A8563D" w:rsidP="00DF1EB2">
      <w:pPr>
        <w:pStyle w:val="OrbQuote"/>
        <w:shd w:val="clear" w:color="auto" w:fill="C00000"/>
        <w:rPr>
          <w:rFonts w:ascii="Raleway" w:hAnsi="Raleway"/>
          <w:b/>
          <w:color w:val="FFFFFF" w:themeColor="background1"/>
          <w:sz w:val="22"/>
          <w:szCs w:val="22"/>
        </w:rPr>
      </w:pPr>
      <w:r w:rsidRPr="00B551CC">
        <w:rPr>
          <w:rFonts w:ascii="Raleway" w:hAnsi="Raleway"/>
          <w:b/>
          <w:color w:val="FFFFFF" w:themeColor="background1"/>
          <w:sz w:val="22"/>
          <w:szCs w:val="22"/>
        </w:rPr>
        <w:t>Executive Team</w:t>
      </w:r>
      <w:r w:rsidRPr="00B551CC">
        <w:rPr>
          <w:rFonts w:ascii="Raleway" w:hAnsi="Raleway"/>
          <w:color w:val="FFFFFF" w:themeColor="background1"/>
          <w:sz w:val="22"/>
          <w:szCs w:val="22"/>
        </w:rPr>
        <w:t xml:space="preserve"> </w:t>
      </w:r>
      <w:r w:rsidRPr="00B551CC">
        <w:rPr>
          <w:rFonts w:ascii="Raleway" w:hAnsi="Raleway"/>
          <w:b/>
          <w:color w:val="FFFFFF" w:themeColor="background1"/>
          <w:sz w:val="22"/>
          <w:szCs w:val="22"/>
        </w:rPr>
        <w:t>Purpose:</w:t>
      </w:r>
    </w:p>
    <w:p w14:paraId="59B474CC" w14:textId="3ECB0FF0" w:rsidR="00A8563D" w:rsidRPr="00B551CC" w:rsidRDefault="00A8563D" w:rsidP="00A8563D">
      <w:pPr>
        <w:pStyle w:val="OrbQuote"/>
        <w:rPr>
          <w:rFonts w:ascii="Raleway" w:hAnsi="Raleway"/>
          <w:sz w:val="22"/>
          <w:szCs w:val="22"/>
        </w:rPr>
      </w:pPr>
      <w:r w:rsidRPr="00B551CC">
        <w:rPr>
          <w:rFonts w:ascii="Raleway" w:hAnsi="Raleway"/>
          <w:sz w:val="22"/>
          <w:szCs w:val="22"/>
        </w:rPr>
        <w:t>Providing strategic leadership &amp; future direction to create a stable vehicle for ------ to deliver unrivalled customer experience</w:t>
      </w:r>
      <w:r w:rsidR="00A27F37" w:rsidRPr="00B551CC">
        <w:rPr>
          <w:rFonts w:ascii="Raleway" w:hAnsi="Raleway"/>
          <w:sz w:val="22"/>
          <w:szCs w:val="22"/>
        </w:rPr>
        <w:t>.</w:t>
      </w:r>
    </w:p>
    <w:p w14:paraId="564440C5" w14:textId="77777777" w:rsidR="00B551CC" w:rsidRDefault="00B551CC" w:rsidP="00A8563D">
      <w:pPr>
        <w:pStyle w:val="OrbQuote"/>
        <w:rPr>
          <w:rFonts w:ascii="Raleway" w:hAnsi="Raleway"/>
          <w:b/>
          <w:color w:val="C00000"/>
          <w:sz w:val="22"/>
          <w:szCs w:val="22"/>
        </w:rPr>
      </w:pPr>
    </w:p>
    <w:p w14:paraId="22432C86" w14:textId="77777777" w:rsidR="00B551CC" w:rsidRDefault="00B551CC" w:rsidP="00A8563D">
      <w:pPr>
        <w:pStyle w:val="OrbQuote"/>
        <w:rPr>
          <w:rFonts w:ascii="Raleway" w:hAnsi="Raleway"/>
          <w:b/>
          <w:color w:val="C00000"/>
          <w:sz w:val="22"/>
          <w:szCs w:val="22"/>
        </w:rPr>
      </w:pPr>
    </w:p>
    <w:p w14:paraId="71D789CA" w14:textId="13759E36" w:rsidR="00A8563D" w:rsidRPr="00B551CC" w:rsidRDefault="00A8563D" w:rsidP="00A8563D">
      <w:pPr>
        <w:pStyle w:val="OrbQuote"/>
        <w:rPr>
          <w:rFonts w:ascii="Raleway" w:hAnsi="Raleway"/>
          <w:b/>
          <w:color w:val="C00000"/>
          <w:sz w:val="22"/>
          <w:szCs w:val="22"/>
        </w:rPr>
      </w:pPr>
      <w:r w:rsidRPr="00B551CC">
        <w:rPr>
          <w:rFonts w:ascii="Raleway" w:hAnsi="Raleway"/>
          <w:b/>
          <w:color w:val="C00000"/>
          <w:sz w:val="22"/>
          <w:szCs w:val="22"/>
        </w:rPr>
        <w:t>Team Responsibilities:</w:t>
      </w:r>
    </w:p>
    <w:p w14:paraId="74CE1153" w14:textId="77777777" w:rsidR="00A8563D" w:rsidRPr="00B551CC" w:rsidRDefault="00A8563D" w:rsidP="00A8563D">
      <w:pPr>
        <w:pStyle w:val="OrbH1"/>
        <w:rPr>
          <w:rFonts w:ascii="Raleway" w:hAnsi="Raleway"/>
          <w:b w:val="0"/>
          <w:sz w:val="22"/>
          <w:szCs w:val="22"/>
        </w:rPr>
      </w:pPr>
      <w:r w:rsidRPr="00B551CC">
        <w:rPr>
          <w:rFonts w:ascii="Raleway" w:hAnsi="Raleway"/>
          <w:b w:val="0"/>
          <w:sz w:val="22"/>
          <w:szCs w:val="22"/>
        </w:rPr>
        <w:t>Leadership</w:t>
      </w:r>
    </w:p>
    <w:p w14:paraId="207BA29A" w14:textId="16E2611F" w:rsidR="00A8563D" w:rsidRPr="00B551CC" w:rsidRDefault="00A8563D" w:rsidP="00A8563D">
      <w:pPr>
        <w:pStyle w:val="OrbH2"/>
        <w:numPr>
          <w:ilvl w:val="0"/>
          <w:numId w:val="0"/>
        </w:numPr>
        <w:ind w:left="426"/>
        <w:rPr>
          <w:rFonts w:ascii="Raleway" w:hAnsi="Raleway"/>
          <w:b w:val="0"/>
          <w:sz w:val="22"/>
          <w:szCs w:val="22"/>
        </w:rPr>
      </w:pPr>
      <w:r w:rsidRPr="00B551CC">
        <w:rPr>
          <w:rFonts w:ascii="Raleway" w:hAnsi="Raleway"/>
          <w:b w:val="0"/>
          <w:sz w:val="22"/>
          <w:szCs w:val="22"/>
        </w:rPr>
        <w:t>We are responsible for robust and consistent leadership capability within ------</w:t>
      </w:r>
    </w:p>
    <w:p w14:paraId="4219B4C1" w14:textId="77777777" w:rsidR="00A8563D" w:rsidRPr="00B551CC" w:rsidRDefault="00A8563D" w:rsidP="00A8563D">
      <w:pPr>
        <w:pStyle w:val="OrbH1"/>
        <w:rPr>
          <w:rFonts w:ascii="Raleway" w:hAnsi="Raleway"/>
          <w:b w:val="0"/>
          <w:sz w:val="22"/>
          <w:szCs w:val="22"/>
        </w:rPr>
      </w:pPr>
      <w:r w:rsidRPr="00B551CC">
        <w:rPr>
          <w:rFonts w:ascii="Raleway" w:hAnsi="Raleway"/>
          <w:b w:val="0"/>
          <w:sz w:val="22"/>
          <w:szCs w:val="22"/>
        </w:rPr>
        <w:t>Strategy</w:t>
      </w:r>
    </w:p>
    <w:p w14:paraId="6F381C8A" w14:textId="77777777" w:rsidR="00A8563D" w:rsidRPr="00B551CC" w:rsidRDefault="00A8563D" w:rsidP="00A8563D">
      <w:pPr>
        <w:pStyle w:val="OrbH2"/>
        <w:numPr>
          <w:ilvl w:val="0"/>
          <w:numId w:val="0"/>
        </w:numPr>
        <w:ind w:left="426"/>
        <w:rPr>
          <w:rFonts w:ascii="Raleway" w:hAnsi="Raleway"/>
          <w:b w:val="0"/>
          <w:sz w:val="22"/>
          <w:szCs w:val="22"/>
        </w:rPr>
      </w:pPr>
      <w:r w:rsidRPr="00B551CC">
        <w:rPr>
          <w:rFonts w:ascii="Raleway" w:hAnsi="Raleway"/>
          <w:b w:val="0"/>
          <w:sz w:val="22"/>
          <w:szCs w:val="22"/>
        </w:rPr>
        <w:t xml:space="preserve">We are responsible for designing and executing a pioneering strategy to make a positive impact on the </w:t>
      </w:r>
      <w:proofErr w:type="gramStart"/>
      <w:r w:rsidRPr="00B551CC">
        <w:rPr>
          <w:rFonts w:ascii="Raleway" w:hAnsi="Raleway"/>
          <w:b w:val="0"/>
          <w:sz w:val="22"/>
          <w:szCs w:val="22"/>
        </w:rPr>
        <w:t>world</w:t>
      </w:r>
      <w:proofErr w:type="gramEnd"/>
      <w:r w:rsidRPr="00B551CC">
        <w:rPr>
          <w:rFonts w:ascii="Raleway" w:hAnsi="Raleway"/>
          <w:b w:val="0"/>
          <w:sz w:val="22"/>
          <w:szCs w:val="22"/>
        </w:rPr>
        <w:t xml:space="preserve"> </w:t>
      </w:r>
    </w:p>
    <w:p w14:paraId="56ABBE76" w14:textId="77777777" w:rsidR="00A8563D" w:rsidRPr="00B551CC" w:rsidRDefault="00A8563D" w:rsidP="00A8563D">
      <w:pPr>
        <w:pStyle w:val="OrbH1"/>
        <w:rPr>
          <w:rFonts w:ascii="Raleway" w:hAnsi="Raleway"/>
          <w:b w:val="0"/>
          <w:sz w:val="22"/>
          <w:szCs w:val="22"/>
        </w:rPr>
      </w:pPr>
      <w:r w:rsidRPr="00B551CC">
        <w:rPr>
          <w:rFonts w:ascii="Raleway" w:hAnsi="Raleway"/>
          <w:b w:val="0"/>
          <w:sz w:val="22"/>
          <w:szCs w:val="22"/>
        </w:rPr>
        <w:t>Culture</w:t>
      </w:r>
    </w:p>
    <w:p w14:paraId="15B6971A" w14:textId="3A198B9F" w:rsidR="00A8563D" w:rsidRPr="00B551CC" w:rsidRDefault="00A8563D" w:rsidP="00A8563D">
      <w:pPr>
        <w:pStyle w:val="OrbH2"/>
        <w:numPr>
          <w:ilvl w:val="0"/>
          <w:numId w:val="0"/>
        </w:numPr>
        <w:ind w:left="357"/>
        <w:rPr>
          <w:rFonts w:ascii="Raleway" w:hAnsi="Raleway"/>
          <w:b w:val="0"/>
          <w:sz w:val="22"/>
          <w:szCs w:val="22"/>
        </w:rPr>
      </w:pPr>
      <w:r w:rsidRPr="00B551CC">
        <w:rPr>
          <w:rFonts w:ascii="Raleway" w:hAnsi="Raleway"/>
          <w:b w:val="0"/>
          <w:sz w:val="22"/>
          <w:szCs w:val="22"/>
        </w:rPr>
        <w:t>We are responsible for building and investing in the culture and values of ------</w:t>
      </w:r>
    </w:p>
    <w:p w14:paraId="18CF78F2" w14:textId="77777777" w:rsidR="00A8563D" w:rsidRPr="00B551CC" w:rsidRDefault="00A8563D" w:rsidP="00A8563D">
      <w:pPr>
        <w:pStyle w:val="OrbH1"/>
        <w:rPr>
          <w:rFonts w:ascii="Raleway" w:hAnsi="Raleway"/>
          <w:b w:val="0"/>
          <w:sz w:val="22"/>
          <w:szCs w:val="22"/>
        </w:rPr>
      </w:pPr>
      <w:r w:rsidRPr="00B551CC">
        <w:rPr>
          <w:rFonts w:ascii="Raleway" w:hAnsi="Raleway"/>
          <w:b w:val="0"/>
          <w:sz w:val="22"/>
          <w:szCs w:val="22"/>
        </w:rPr>
        <w:t>Customers &amp; Sales</w:t>
      </w:r>
    </w:p>
    <w:p w14:paraId="6A5F8DBD" w14:textId="77777777" w:rsidR="00A8563D" w:rsidRPr="00B551CC" w:rsidRDefault="00A8563D" w:rsidP="00A8563D">
      <w:pPr>
        <w:pStyle w:val="OrbH2"/>
        <w:numPr>
          <w:ilvl w:val="0"/>
          <w:numId w:val="0"/>
        </w:numPr>
        <w:ind w:left="426"/>
        <w:rPr>
          <w:rFonts w:ascii="Raleway" w:hAnsi="Raleway"/>
          <w:b w:val="0"/>
          <w:sz w:val="22"/>
          <w:szCs w:val="22"/>
        </w:rPr>
      </w:pPr>
      <w:r w:rsidRPr="00B551CC">
        <w:rPr>
          <w:rFonts w:ascii="Raleway" w:hAnsi="Raleway"/>
          <w:b w:val="0"/>
          <w:sz w:val="22"/>
          <w:szCs w:val="22"/>
        </w:rPr>
        <w:t xml:space="preserve">We are responsible for growing sustainable &amp; strategic </w:t>
      </w:r>
      <w:proofErr w:type="gramStart"/>
      <w:r w:rsidRPr="00B551CC">
        <w:rPr>
          <w:rFonts w:ascii="Raleway" w:hAnsi="Raleway"/>
          <w:b w:val="0"/>
          <w:sz w:val="22"/>
          <w:szCs w:val="22"/>
        </w:rPr>
        <w:t>relationships</w:t>
      </w:r>
      <w:proofErr w:type="gramEnd"/>
    </w:p>
    <w:p w14:paraId="6ECD83D8" w14:textId="77777777" w:rsidR="00A8563D" w:rsidRPr="00B551CC" w:rsidRDefault="00A8563D" w:rsidP="00A8563D">
      <w:pPr>
        <w:pStyle w:val="OrbH1"/>
        <w:rPr>
          <w:rFonts w:ascii="Raleway" w:hAnsi="Raleway"/>
          <w:b w:val="0"/>
          <w:sz w:val="22"/>
          <w:szCs w:val="22"/>
        </w:rPr>
      </w:pPr>
      <w:r w:rsidRPr="00B551CC">
        <w:rPr>
          <w:rFonts w:ascii="Raleway" w:hAnsi="Raleway"/>
          <w:b w:val="0"/>
          <w:sz w:val="22"/>
          <w:szCs w:val="22"/>
        </w:rPr>
        <w:t>OPERATIONS</w:t>
      </w:r>
    </w:p>
    <w:p w14:paraId="5D47DCCB" w14:textId="77777777" w:rsidR="00A8563D" w:rsidRPr="00B551CC" w:rsidRDefault="00A8563D" w:rsidP="00A8563D">
      <w:pPr>
        <w:pStyle w:val="OrbH2"/>
        <w:numPr>
          <w:ilvl w:val="0"/>
          <w:numId w:val="0"/>
        </w:numPr>
        <w:ind w:left="426"/>
        <w:rPr>
          <w:rFonts w:ascii="Raleway" w:hAnsi="Raleway"/>
          <w:b w:val="0"/>
          <w:sz w:val="22"/>
          <w:szCs w:val="22"/>
        </w:rPr>
      </w:pPr>
      <w:r w:rsidRPr="00B551CC">
        <w:rPr>
          <w:rFonts w:ascii="Raleway" w:hAnsi="Raleway"/>
          <w:b w:val="0"/>
          <w:sz w:val="22"/>
          <w:szCs w:val="22"/>
        </w:rPr>
        <w:t xml:space="preserve">We are responsible for facilitating the continuous improvement and agile management of </w:t>
      </w:r>
      <w:proofErr w:type="gramStart"/>
      <w:r w:rsidRPr="00B551CC">
        <w:rPr>
          <w:rFonts w:ascii="Raleway" w:hAnsi="Raleway"/>
          <w:b w:val="0"/>
          <w:sz w:val="22"/>
          <w:szCs w:val="22"/>
        </w:rPr>
        <w:t>operations</w:t>
      </w:r>
      <w:proofErr w:type="gramEnd"/>
    </w:p>
    <w:p w14:paraId="28EE442B" w14:textId="77777777" w:rsidR="00A8563D" w:rsidRPr="00B551CC" w:rsidRDefault="00A8563D" w:rsidP="00A8563D">
      <w:pPr>
        <w:pStyle w:val="OrbH1"/>
        <w:rPr>
          <w:rFonts w:ascii="Raleway" w:hAnsi="Raleway"/>
          <w:b w:val="0"/>
          <w:sz w:val="22"/>
          <w:szCs w:val="22"/>
        </w:rPr>
      </w:pPr>
      <w:r w:rsidRPr="00B551CC">
        <w:rPr>
          <w:rFonts w:ascii="Raleway" w:hAnsi="Raleway"/>
          <w:b w:val="0"/>
          <w:sz w:val="22"/>
          <w:szCs w:val="22"/>
        </w:rPr>
        <w:t>Financials</w:t>
      </w:r>
    </w:p>
    <w:p w14:paraId="57B9F917" w14:textId="02AA8AB2" w:rsidR="00A8563D" w:rsidRPr="00B551CC" w:rsidRDefault="00A8563D" w:rsidP="00A8563D">
      <w:pPr>
        <w:pStyle w:val="OrbH2"/>
        <w:numPr>
          <w:ilvl w:val="0"/>
          <w:numId w:val="0"/>
        </w:numPr>
        <w:ind w:left="426"/>
        <w:rPr>
          <w:rFonts w:ascii="Raleway" w:hAnsi="Raleway"/>
          <w:b w:val="0"/>
          <w:sz w:val="22"/>
          <w:szCs w:val="22"/>
        </w:rPr>
      </w:pPr>
      <w:r w:rsidRPr="00B551CC">
        <w:rPr>
          <w:rFonts w:ascii="Raleway" w:hAnsi="Raleway"/>
          <w:b w:val="0"/>
          <w:sz w:val="22"/>
          <w:szCs w:val="22"/>
        </w:rPr>
        <w:t>We are responsible for ensuring the ongoing financial viability &amp; profitability of ------</w:t>
      </w:r>
    </w:p>
    <w:p w14:paraId="639791F3" w14:textId="48C6F577" w:rsidR="00DF1EB2" w:rsidRPr="00B551CC" w:rsidRDefault="00DF1EB2" w:rsidP="00DF1EB2">
      <w:pPr>
        <w:rPr>
          <w:rFonts w:ascii="Raleway" w:hAnsi="Raleway"/>
          <w:sz w:val="22"/>
          <w:szCs w:val="22"/>
          <w:lang w:val="en-NZ"/>
        </w:rPr>
      </w:pPr>
    </w:p>
    <w:p w14:paraId="13C3AD13" w14:textId="77777777" w:rsidR="00DF1EB2" w:rsidRPr="00B551CC" w:rsidRDefault="00DF1EB2" w:rsidP="00DF1EB2">
      <w:pPr>
        <w:rPr>
          <w:rFonts w:ascii="Raleway" w:hAnsi="Raleway"/>
          <w:sz w:val="22"/>
          <w:szCs w:val="22"/>
          <w:lang w:val="en-NZ"/>
        </w:rPr>
      </w:pPr>
    </w:p>
    <w:p w14:paraId="23CF850D" w14:textId="1CE003DC" w:rsidR="00A8563D" w:rsidRPr="00B551CC" w:rsidRDefault="00A8563D" w:rsidP="00A8563D">
      <w:pPr>
        <w:pStyle w:val="OrbQuote"/>
        <w:jc w:val="center"/>
        <w:rPr>
          <w:rFonts w:ascii="Raleway" w:hAnsi="Raleway"/>
          <w:sz w:val="22"/>
          <w:szCs w:val="22"/>
        </w:rPr>
      </w:pPr>
    </w:p>
    <w:p w14:paraId="5900CB63" w14:textId="1F5C60AA" w:rsidR="00A27F37" w:rsidRPr="00B551CC" w:rsidRDefault="00A27F37" w:rsidP="00DF1EB2">
      <w:pPr>
        <w:pStyle w:val="OrbQuote"/>
        <w:shd w:val="clear" w:color="auto" w:fill="C00000"/>
        <w:rPr>
          <w:rFonts w:ascii="Raleway" w:hAnsi="Raleway"/>
          <w:b/>
          <w:color w:val="FFFFFF" w:themeColor="background1"/>
          <w:sz w:val="22"/>
          <w:szCs w:val="22"/>
        </w:rPr>
      </w:pPr>
      <w:r w:rsidRPr="00B551CC">
        <w:rPr>
          <w:rFonts w:ascii="Raleway" w:hAnsi="Raleway"/>
          <w:b/>
          <w:color w:val="FFFFFF" w:themeColor="background1"/>
          <w:sz w:val="22"/>
          <w:szCs w:val="22"/>
        </w:rPr>
        <w:t>Paving Team Purpose</w:t>
      </w:r>
    </w:p>
    <w:p w14:paraId="35F5274F" w14:textId="66102C3D" w:rsidR="00A27F37" w:rsidRPr="00B551CC" w:rsidRDefault="00A27F37" w:rsidP="00A27F37">
      <w:pPr>
        <w:pStyle w:val="OrbQuote"/>
        <w:rPr>
          <w:rFonts w:ascii="Raleway" w:hAnsi="Raleway"/>
          <w:sz w:val="22"/>
          <w:szCs w:val="22"/>
        </w:rPr>
      </w:pPr>
      <w:r w:rsidRPr="00B551CC">
        <w:rPr>
          <w:rFonts w:ascii="Raleway" w:hAnsi="Raleway"/>
          <w:sz w:val="22"/>
          <w:szCs w:val="22"/>
        </w:rPr>
        <w:t>Paving our way to a connected community through safely providing quality asphalt, built with pride, on a foundation of market-leading teamwork.</w:t>
      </w:r>
    </w:p>
    <w:p w14:paraId="157DFC8D" w14:textId="24B0BB2E" w:rsidR="00A27F37" w:rsidRPr="00B551CC" w:rsidRDefault="00A27F37" w:rsidP="00A27F37">
      <w:pPr>
        <w:pStyle w:val="OrbQuote"/>
        <w:rPr>
          <w:rFonts w:ascii="Raleway" w:hAnsi="Raleway"/>
          <w:sz w:val="22"/>
          <w:szCs w:val="22"/>
        </w:rPr>
      </w:pPr>
    </w:p>
    <w:p w14:paraId="2D034D98" w14:textId="77777777" w:rsidR="00A27F37" w:rsidRPr="00B551CC" w:rsidRDefault="00A27F37">
      <w:pPr>
        <w:rPr>
          <w:rFonts w:ascii="Raleway" w:eastAsiaTheme="minorHAnsi" w:hAnsi="Raleway" w:cstheme="minorBidi"/>
          <w:b/>
          <w:color w:val="C00000"/>
          <w:sz w:val="22"/>
          <w:szCs w:val="22"/>
          <w:lang w:val="en-NZ"/>
        </w:rPr>
      </w:pPr>
      <w:r w:rsidRPr="00B551CC">
        <w:rPr>
          <w:rFonts w:ascii="Raleway" w:hAnsi="Raleway"/>
          <w:b/>
          <w:color w:val="C00000"/>
          <w:sz w:val="22"/>
          <w:szCs w:val="22"/>
        </w:rPr>
        <w:br w:type="page"/>
      </w:r>
    </w:p>
    <w:p w14:paraId="2B09926D" w14:textId="657DFA97" w:rsidR="00A27F37" w:rsidRPr="00B551CC" w:rsidRDefault="00A27F37" w:rsidP="00DF1EB2">
      <w:pPr>
        <w:pStyle w:val="OrbQuote"/>
        <w:shd w:val="clear" w:color="auto" w:fill="C00000"/>
        <w:rPr>
          <w:rFonts w:ascii="Raleway" w:hAnsi="Raleway"/>
          <w:b/>
          <w:color w:val="FFFFFF" w:themeColor="background1"/>
          <w:sz w:val="22"/>
          <w:szCs w:val="22"/>
        </w:rPr>
      </w:pPr>
      <w:r w:rsidRPr="00B551CC">
        <w:rPr>
          <w:rFonts w:ascii="Raleway" w:hAnsi="Raleway"/>
          <w:b/>
          <w:color w:val="FFFFFF" w:themeColor="background1"/>
          <w:sz w:val="22"/>
          <w:szCs w:val="22"/>
        </w:rPr>
        <w:t>Forestry Board Purpose:</w:t>
      </w:r>
    </w:p>
    <w:p w14:paraId="7D20033E" w14:textId="52ECD161" w:rsidR="00A27F37" w:rsidRPr="00B551CC" w:rsidRDefault="00A27F37" w:rsidP="00A27F37">
      <w:pPr>
        <w:jc w:val="both"/>
        <w:rPr>
          <w:rFonts w:ascii="Raleway" w:eastAsiaTheme="minorHAnsi" w:hAnsi="Raleway" w:cstheme="minorBidi"/>
          <w:sz w:val="22"/>
          <w:szCs w:val="22"/>
          <w:lang w:val="en-NZ"/>
        </w:rPr>
      </w:pPr>
      <w:r w:rsidRPr="00B551CC">
        <w:rPr>
          <w:rFonts w:ascii="Raleway" w:eastAsiaTheme="minorHAnsi" w:hAnsi="Raleway" w:cstheme="minorBidi"/>
          <w:sz w:val="22"/>
          <w:szCs w:val="22"/>
          <w:lang w:val="en-NZ"/>
        </w:rPr>
        <w:t xml:space="preserve">The ----- Board will drive a world-class forest and optimise business and innovation in a way that creates opportunities for our owners. </w:t>
      </w:r>
    </w:p>
    <w:p w14:paraId="502949D3" w14:textId="77777777" w:rsidR="00A27F37" w:rsidRPr="00B551CC" w:rsidRDefault="00A27F37" w:rsidP="00A27F37">
      <w:pPr>
        <w:jc w:val="both"/>
        <w:rPr>
          <w:rFonts w:ascii="Raleway" w:eastAsiaTheme="minorHAnsi" w:hAnsi="Raleway" w:cstheme="minorBidi"/>
          <w:sz w:val="22"/>
          <w:szCs w:val="22"/>
          <w:lang w:val="en-NZ"/>
        </w:rPr>
      </w:pPr>
    </w:p>
    <w:p w14:paraId="66C0D7A0" w14:textId="77777777" w:rsidR="00A27F37" w:rsidRPr="00B551CC" w:rsidRDefault="00A27F37" w:rsidP="00A27F37">
      <w:pPr>
        <w:pStyle w:val="OrbQuote"/>
        <w:rPr>
          <w:rFonts w:ascii="Raleway" w:hAnsi="Raleway"/>
          <w:b/>
          <w:color w:val="C00000"/>
          <w:sz w:val="22"/>
          <w:szCs w:val="22"/>
        </w:rPr>
      </w:pPr>
      <w:r w:rsidRPr="00B551CC">
        <w:rPr>
          <w:rFonts w:ascii="Raleway" w:hAnsi="Raleway"/>
          <w:b/>
          <w:color w:val="C00000"/>
          <w:sz w:val="22"/>
          <w:szCs w:val="22"/>
        </w:rPr>
        <w:t>Team Responsibilities:</w:t>
      </w:r>
    </w:p>
    <w:p w14:paraId="7580A6CA" w14:textId="77777777" w:rsidR="00A27F37" w:rsidRPr="00B551CC" w:rsidRDefault="00A27F37" w:rsidP="00A27F37">
      <w:pPr>
        <w:pStyle w:val="ListParagraph"/>
        <w:ind w:left="0"/>
        <w:rPr>
          <w:rFonts w:ascii="Raleway" w:hAnsi="Raleway"/>
        </w:rPr>
      </w:pPr>
    </w:p>
    <w:p w14:paraId="638B838C" w14:textId="2E4F214E" w:rsidR="00A27F37" w:rsidRPr="00B551CC" w:rsidRDefault="00A27F37" w:rsidP="00B551CC">
      <w:pPr>
        <w:pStyle w:val="ListParagraph"/>
        <w:numPr>
          <w:ilvl w:val="0"/>
          <w:numId w:val="26"/>
        </w:numPr>
        <w:tabs>
          <w:tab w:val="left" w:pos="1560"/>
        </w:tabs>
        <w:spacing w:line="276" w:lineRule="auto"/>
        <w:rPr>
          <w:rFonts w:ascii="Raleway" w:hAnsi="Raleway"/>
        </w:rPr>
      </w:pPr>
      <w:r w:rsidRPr="00B551CC">
        <w:rPr>
          <w:rFonts w:ascii="Raleway" w:hAnsi="Raleway"/>
        </w:rPr>
        <w:t xml:space="preserve">Effective Governance and setting </w:t>
      </w:r>
      <w:r w:rsidR="00FF387B" w:rsidRPr="00B551CC">
        <w:rPr>
          <w:rFonts w:ascii="Raleway" w:hAnsi="Raleway"/>
        </w:rPr>
        <w:t xml:space="preserve">a </w:t>
      </w:r>
      <w:r w:rsidRPr="00B551CC">
        <w:rPr>
          <w:rFonts w:ascii="Raleway" w:hAnsi="Raleway"/>
        </w:rPr>
        <w:t>clear direction for the Trust</w:t>
      </w:r>
    </w:p>
    <w:p w14:paraId="667186EA" w14:textId="77777777" w:rsidR="00A27F37" w:rsidRPr="00B551CC" w:rsidRDefault="00A27F37" w:rsidP="00B551CC">
      <w:pPr>
        <w:pStyle w:val="ListParagraph"/>
        <w:numPr>
          <w:ilvl w:val="0"/>
          <w:numId w:val="26"/>
        </w:numPr>
        <w:tabs>
          <w:tab w:val="left" w:pos="1560"/>
        </w:tabs>
        <w:spacing w:line="276" w:lineRule="auto"/>
        <w:jc w:val="both"/>
        <w:rPr>
          <w:rFonts w:ascii="Raleway" w:hAnsi="Raleway"/>
        </w:rPr>
      </w:pPr>
      <w:r w:rsidRPr="00B551CC">
        <w:rPr>
          <w:rFonts w:ascii="Raleway" w:hAnsi="Raleway"/>
        </w:rPr>
        <w:t>Setting and achieving financial and non-financial goals and managing risk in an effective and responsible way</w:t>
      </w:r>
    </w:p>
    <w:p w14:paraId="54416D65" w14:textId="2AFB6940" w:rsidR="00A27F37" w:rsidRPr="00B551CC" w:rsidRDefault="00E46E83" w:rsidP="00B551CC">
      <w:pPr>
        <w:pStyle w:val="ListParagraph"/>
        <w:numPr>
          <w:ilvl w:val="0"/>
          <w:numId w:val="26"/>
        </w:numPr>
        <w:tabs>
          <w:tab w:val="left" w:pos="1560"/>
        </w:tabs>
        <w:spacing w:line="276" w:lineRule="auto"/>
        <w:rPr>
          <w:rFonts w:ascii="Raleway" w:hAnsi="Raleway"/>
        </w:rPr>
      </w:pPr>
      <w:r w:rsidRPr="00B551CC">
        <w:rPr>
          <w:rFonts w:ascii="Raleway" w:hAnsi="Raleway"/>
        </w:rPr>
        <w:t>I</w:t>
      </w:r>
      <w:r w:rsidR="00A27F37" w:rsidRPr="00B551CC">
        <w:rPr>
          <w:rFonts w:ascii="Raleway" w:hAnsi="Raleway"/>
        </w:rPr>
        <w:t xml:space="preserve">ntroduction and implementation of innovation, </w:t>
      </w:r>
      <w:proofErr w:type="gramStart"/>
      <w:r w:rsidR="00A27F37" w:rsidRPr="00B551CC">
        <w:rPr>
          <w:rFonts w:ascii="Raleway" w:hAnsi="Raleway"/>
        </w:rPr>
        <w:t>research</w:t>
      </w:r>
      <w:proofErr w:type="gramEnd"/>
      <w:r w:rsidR="00A27F37" w:rsidRPr="00B551CC">
        <w:rPr>
          <w:rFonts w:ascii="Raleway" w:hAnsi="Raleway"/>
        </w:rPr>
        <w:t xml:space="preserve"> and development opportunities</w:t>
      </w:r>
    </w:p>
    <w:p w14:paraId="6659F3BF" w14:textId="77777777" w:rsidR="00A27F37" w:rsidRPr="00B551CC" w:rsidRDefault="00A27F37" w:rsidP="00B551CC">
      <w:pPr>
        <w:pStyle w:val="ListParagraph"/>
        <w:numPr>
          <w:ilvl w:val="0"/>
          <w:numId w:val="26"/>
        </w:numPr>
        <w:tabs>
          <w:tab w:val="left" w:pos="1560"/>
        </w:tabs>
        <w:spacing w:line="276" w:lineRule="auto"/>
        <w:rPr>
          <w:rFonts w:ascii="Raleway" w:hAnsi="Raleway"/>
        </w:rPr>
      </w:pPr>
      <w:r w:rsidRPr="00B551CC">
        <w:rPr>
          <w:rFonts w:ascii="Raleway" w:hAnsi="Raleway"/>
        </w:rPr>
        <w:t>Retention and management of a sustainable, healthy environment</w:t>
      </w:r>
    </w:p>
    <w:p w14:paraId="33E6B9F3" w14:textId="77777777" w:rsidR="00A27F37" w:rsidRPr="00B551CC" w:rsidRDefault="00A27F37" w:rsidP="00B551CC">
      <w:pPr>
        <w:pStyle w:val="ListParagraph"/>
        <w:numPr>
          <w:ilvl w:val="0"/>
          <w:numId w:val="26"/>
        </w:numPr>
        <w:tabs>
          <w:tab w:val="left" w:pos="1560"/>
        </w:tabs>
        <w:spacing w:line="276" w:lineRule="auto"/>
        <w:rPr>
          <w:rFonts w:ascii="Raleway" w:hAnsi="Raleway"/>
        </w:rPr>
      </w:pPr>
      <w:r w:rsidRPr="00B551CC">
        <w:rPr>
          <w:rFonts w:ascii="Raleway" w:hAnsi="Raleway"/>
        </w:rPr>
        <w:t>Transparent and responsible communication to all stakeholders</w:t>
      </w:r>
    </w:p>
    <w:p w14:paraId="37DB60E8" w14:textId="77777777" w:rsidR="00A27F37" w:rsidRPr="00B551CC" w:rsidRDefault="00A27F37" w:rsidP="00B551CC">
      <w:pPr>
        <w:pStyle w:val="ListParagraph"/>
        <w:numPr>
          <w:ilvl w:val="0"/>
          <w:numId w:val="26"/>
        </w:numPr>
        <w:tabs>
          <w:tab w:val="left" w:pos="1560"/>
        </w:tabs>
        <w:spacing w:line="276" w:lineRule="auto"/>
        <w:rPr>
          <w:rFonts w:ascii="Raleway" w:hAnsi="Raleway"/>
        </w:rPr>
      </w:pPr>
      <w:r w:rsidRPr="00B551CC">
        <w:rPr>
          <w:rFonts w:ascii="Raleway" w:hAnsi="Raleway"/>
        </w:rPr>
        <w:t>The provision of pathways and opportunities for our people and community</w:t>
      </w:r>
    </w:p>
    <w:p w14:paraId="6AD9A2AD" w14:textId="1CCC2FC2" w:rsidR="00A27F37" w:rsidRPr="00B551CC" w:rsidRDefault="00E46E83" w:rsidP="00E46E83">
      <w:pPr>
        <w:pStyle w:val="OrbQuote"/>
        <w:rPr>
          <w:rFonts w:ascii="Raleway" w:hAnsi="Raleway"/>
          <w:b/>
          <w:color w:val="C00000"/>
          <w:sz w:val="22"/>
          <w:szCs w:val="22"/>
        </w:rPr>
      </w:pPr>
      <w:r w:rsidRPr="00B551CC">
        <w:rPr>
          <w:rFonts w:ascii="Raleway" w:hAnsi="Raleway"/>
          <w:b/>
          <w:color w:val="C00000"/>
          <w:sz w:val="22"/>
          <w:szCs w:val="22"/>
        </w:rPr>
        <w:br/>
      </w:r>
      <w:r w:rsidR="00A27F37" w:rsidRPr="00B551CC">
        <w:rPr>
          <w:rFonts w:ascii="Raleway" w:hAnsi="Raleway"/>
          <w:b/>
          <w:color w:val="C00000"/>
          <w:sz w:val="22"/>
          <w:szCs w:val="22"/>
        </w:rPr>
        <w:t>Ground Rules:</w:t>
      </w:r>
    </w:p>
    <w:p w14:paraId="3A42B8E4" w14:textId="77777777" w:rsidR="00A27F37" w:rsidRPr="00B551CC" w:rsidRDefault="00A27F37" w:rsidP="00A27F37">
      <w:pPr>
        <w:jc w:val="both"/>
        <w:rPr>
          <w:rFonts w:ascii="Raleway" w:hAnsi="Raleway"/>
          <w:b/>
          <w:sz w:val="22"/>
          <w:szCs w:val="22"/>
        </w:rPr>
      </w:pPr>
      <w:r w:rsidRPr="00B551CC">
        <w:rPr>
          <w:rFonts w:ascii="Raleway" w:hAnsi="Raleway"/>
          <w:b/>
          <w:sz w:val="22"/>
          <w:szCs w:val="22"/>
        </w:rPr>
        <w:t>It’s about how we treat each other:</w:t>
      </w:r>
    </w:p>
    <w:p w14:paraId="2CBBC7FD" w14:textId="77777777" w:rsidR="00A27F37" w:rsidRPr="00B551CC" w:rsidRDefault="00A27F37" w:rsidP="00B551CC">
      <w:pPr>
        <w:pStyle w:val="ListParagraph"/>
        <w:numPr>
          <w:ilvl w:val="0"/>
          <w:numId w:val="10"/>
        </w:numPr>
        <w:spacing w:line="276" w:lineRule="auto"/>
        <w:jc w:val="both"/>
        <w:rPr>
          <w:rFonts w:ascii="Raleway" w:hAnsi="Raleway"/>
        </w:rPr>
      </w:pPr>
      <w:r w:rsidRPr="00B551CC">
        <w:rPr>
          <w:rFonts w:ascii="Raleway" w:hAnsi="Raleway"/>
        </w:rPr>
        <w:t>We support and encourage each other, and have each other’s backs</w:t>
      </w:r>
    </w:p>
    <w:p w14:paraId="3AF4017D" w14:textId="77777777" w:rsidR="00A27F37" w:rsidRPr="00B551CC" w:rsidRDefault="00A27F37" w:rsidP="00B551CC">
      <w:pPr>
        <w:pStyle w:val="ListParagraph"/>
        <w:numPr>
          <w:ilvl w:val="0"/>
          <w:numId w:val="10"/>
        </w:numPr>
        <w:spacing w:line="276" w:lineRule="auto"/>
        <w:jc w:val="both"/>
        <w:rPr>
          <w:rFonts w:ascii="Raleway" w:hAnsi="Raleway"/>
        </w:rPr>
      </w:pPr>
      <w:r w:rsidRPr="00B551CC">
        <w:rPr>
          <w:rFonts w:ascii="Raleway" w:hAnsi="Raleway"/>
        </w:rPr>
        <w:t xml:space="preserve">We act with honesty and integrity at all </w:t>
      </w:r>
      <w:proofErr w:type="gramStart"/>
      <w:r w:rsidRPr="00B551CC">
        <w:rPr>
          <w:rFonts w:ascii="Raleway" w:hAnsi="Raleway"/>
        </w:rPr>
        <w:t>times</w:t>
      </w:r>
      <w:proofErr w:type="gramEnd"/>
    </w:p>
    <w:p w14:paraId="3DE9E450" w14:textId="77777777" w:rsidR="00A27F37" w:rsidRPr="00B551CC" w:rsidRDefault="00A27F37" w:rsidP="00B551CC">
      <w:pPr>
        <w:pStyle w:val="ListParagraph"/>
        <w:numPr>
          <w:ilvl w:val="0"/>
          <w:numId w:val="10"/>
        </w:numPr>
        <w:spacing w:line="276" w:lineRule="auto"/>
        <w:jc w:val="both"/>
        <w:rPr>
          <w:rFonts w:ascii="Raleway" w:hAnsi="Raleway"/>
        </w:rPr>
      </w:pPr>
      <w:r w:rsidRPr="00B551CC">
        <w:rPr>
          <w:rFonts w:ascii="Raleway" w:hAnsi="Raleway"/>
        </w:rPr>
        <w:t>We share the load</w:t>
      </w:r>
    </w:p>
    <w:p w14:paraId="50E8AAFA" w14:textId="77777777" w:rsidR="00A27F37" w:rsidRPr="00B551CC" w:rsidRDefault="00A27F37" w:rsidP="00B551CC">
      <w:pPr>
        <w:pStyle w:val="ListParagraph"/>
        <w:numPr>
          <w:ilvl w:val="0"/>
          <w:numId w:val="10"/>
        </w:numPr>
        <w:spacing w:line="276" w:lineRule="auto"/>
        <w:jc w:val="both"/>
        <w:rPr>
          <w:rFonts w:ascii="Raleway" w:hAnsi="Raleway"/>
        </w:rPr>
      </w:pPr>
      <w:r w:rsidRPr="00B551CC">
        <w:rPr>
          <w:rFonts w:ascii="Raleway" w:hAnsi="Raleway"/>
        </w:rPr>
        <w:t xml:space="preserve">We leverage off each other’s </w:t>
      </w:r>
      <w:proofErr w:type="gramStart"/>
      <w:r w:rsidRPr="00B551CC">
        <w:rPr>
          <w:rFonts w:ascii="Raleway" w:hAnsi="Raleway"/>
        </w:rPr>
        <w:t>strengths</w:t>
      </w:r>
      <w:proofErr w:type="gramEnd"/>
    </w:p>
    <w:p w14:paraId="08F41177" w14:textId="77777777" w:rsidR="00A27F37" w:rsidRPr="00B551CC" w:rsidRDefault="00A27F37" w:rsidP="00B551CC">
      <w:pPr>
        <w:pStyle w:val="ListParagraph"/>
        <w:numPr>
          <w:ilvl w:val="0"/>
          <w:numId w:val="10"/>
        </w:numPr>
        <w:spacing w:line="276" w:lineRule="auto"/>
        <w:jc w:val="both"/>
        <w:rPr>
          <w:rFonts w:ascii="Raleway" w:hAnsi="Raleway"/>
        </w:rPr>
      </w:pPr>
      <w:r w:rsidRPr="00B551CC">
        <w:rPr>
          <w:rFonts w:ascii="Raleway" w:hAnsi="Raleway"/>
        </w:rPr>
        <w:t>We stay above the line and own our mistakes</w:t>
      </w:r>
    </w:p>
    <w:p w14:paraId="164EB123" w14:textId="77777777" w:rsidR="00A27F37" w:rsidRPr="00B551CC" w:rsidRDefault="00A27F37" w:rsidP="00B551CC">
      <w:pPr>
        <w:pStyle w:val="ListParagraph"/>
        <w:numPr>
          <w:ilvl w:val="0"/>
          <w:numId w:val="10"/>
        </w:numPr>
        <w:spacing w:line="276" w:lineRule="auto"/>
        <w:jc w:val="both"/>
        <w:rPr>
          <w:rFonts w:ascii="Raleway" w:hAnsi="Raleway"/>
        </w:rPr>
      </w:pPr>
      <w:r w:rsidRPr="00B551CC">
        <w:rPr>
          <w:rFonts w:ascii="Raleway" w:hAnsi="Raleway"/>
        </w:rPr>
        <w:t xml:space="preserve">We complement good ideas and keep feedback </w:t>
      </w:r>
      <w:proofErr w:type="gramStart"/>
      <w:r w:rsidRPr="00B551CC">
        <w:rPr>
          <w:rFonts w:ascii="Raleway" w:hAnsi="Raleway"/>
        </w:rPr>
        <w:t>constructive</w:t>
      </w:r>
      <w:proofErr w:type="gramEnd"/>
    </w:p>
    <w:p w14:paraId="63EE5A50" w14:textId="77777777" w:rsidR="00A27F37" w:rsidRPr="00B551CC" w:rsidRDefault="00A27F37" w:rsidP="00B551CC">
      <w:pPr>
        <w:pStyle w:val="ListParagraph"/>
        <w:numPr>
          <w:ilvl w:val="0"/>
          <w:numId w:val="10"/>
        </w:numPr>
        <w:spacing w:line="276" w:lineRule="auto"/>
        <w:jc w:val="both"/>
        <w:rPr>
          <w:rFonts w:ascii="Raleway" w:hAnsi="Raleway"/>
        </w:rPr>
      </w:pPr>
      <w:r w:rsidRPr="00B551CC">
        <w:rPr>
          <w:rFonts w:ascii="Raleway" w:hAnsi="Raleway"/>
        </w:rPr>
        <w:t xml:space="preserve">We do what we say we’ll do – or communicate early if we </w:t>
      </w:r>
      <w:proofErr w:type="gramStart"/>
      <w:r w:rsidRPr="00B551CC">
        <w:rPr>
          <w:rFonts w:ascii="Raleway" w:hAnsi="Raleway"/>
        </w:rPr>
        <w:t>can’t</w:t>
      </w:r>
      <w:proofErr w:type="gramEnd"/>
    </w:p>
    <w:p w14:paraId="4A0B9DA8" w14:textId="77777777" w:rsidR="00A27F37" w:rsidRPr="00B551CC" w:rsidRDefault="00A27F37" w:rsidP="00B551CC">
      <w:pPr>
        <w:pStyle w:val="ListParagraph"/>
        <w:numPr>
          <w:ilvl w:val="0"/>
          <w:numId w:val="10"/>
        </w:numPr>
        <w:spacing w:line="276" w:lineRule="auto"/>
        <w:rPr>
          <w:rFonts w:ascii="Raleway" w:hAnsi="Raleway"/>
        </w:rPr>
      </w:pPr>
      <w:proofErr w:type="gramStart"/>
      <w:r w:rsidRPr="00B551CC">
        <w:rPr>
          <w:rFonts w:ascii="Raleway" w:hAnsi="Raleway"/>
        </w:rPr>
        <w:t>We’re</w:t>
      </w:r>
      <w:proofErr w:type="gramEnd"/>
      <w:r w:rsidRPr="00B551CC">
        <w:rPr>
          <w:rFonts w:ascii="Raleway" w:hAnsi="Raleway"/>
        </w:rPr>
        <w:t xml:space="preserve"> all about the TEAM</w:t>
      </w:r>
      <w:r w:rsidRPr="00B551CC">
        <w:rPr>
          <w:rFonts w:ascii="Raleway" w:hAnsi="Raleway"/>
        </w:rPr>
        <w:br/>
      </w:r>
    </w:p>
    <w:p w14:paraId="3AAC13C4" w14:textId="77777777" w:rsidR="00A27F37" w:rsidRPr="00B551CC" w:rsidRDefault="00A27F37" w:rsidP="00A27F37">
      <w:pPr>
        <w:rPr>
          <w:rFonts w:ascii="Raleway" w:hAnsi="Raleway"/>
          <w:sz w:val="22"/>
          <w:szCs w:val="22"/>
        </w:rPr>
      </w:pPr>
      <w:r w:rsidRPr="00B551CC">
        <w:rPr>
          <w:rFonts w:ascii="Raleway" w:hAnsi="Raleway"/>
          <w:b/>
          <w:sz w:val="22"/>
          <w:szCs w:val="22"/>
        </w:rPr>
        <w:t>It’s about how we behave when we get together</w:t>
      </w:r>
    </w:p>
    <w:p w14:paraId="767F28F5" w14:textId="77777777" w:rsidR="00A27F37" w:rsidRPr="00B551CC" w:rsidRDefault="00A27F37" w:rsidP="00B551CC">
      <w:pPr>
        <w:pStyle w:val="ListParagraph"/>
        <w:numPr>
          <w:ilvl w:val="0"/>
          <w:numId w:val="10"/>
        </w:numPr>
        <w:spacing w:line="276" w:lineRule="auto"/>
        <w:jc w:val="both"/>
        <w:rPr>
          <w:rFonts w:ascii="Raleway" w:hAnsi="Raleway"/>
        </w:rPr>
      </w:pPr>
      <w:r w:rsidRPr="00B551CC">
        <w:rPr>
          <w:rFonts w:ascii="Raleway" w:hAnsi="Raleway"/>
        </w:rPr>
        <w:t>We show up – on time, prepared and focussed</w:t>
      </w:r>
    </w:p>
    <w:p w14:paraId="07532848" w14:textId="77777777" w:rsidR="00A27F37" w:rsidRPr="00B551CC" w:rsidRDefault="00A27F37" w:rsidP="00B551CC">
      <w:pPr>
        <w:pStyle w:val="ListParagraph"/>
        <w:numPr>
          <w:ilvl w:val="0"/>
          <w:numId w:val="10"/>
        </w:numPr>
        <w:spacing w:line="276" w:lineRule="auto"/>
        <w:jc w:val="both"/>
        <w:rPr>
          <w:rFonts w:ascii="Raleway" w:hAnsi="Raleway"/>
        </w:rPr>
      </w:pPr>
      <w:r w:rsidRPr="00B551CC">
        <w:rPr>
          <w:rFonts w:ascii="Raleway" w:hAnsi="Raleway"/>
        </w:rPr>
        <w:t xml:space="preserve">We respect Chatham House Rules and observe the </w:t>
      </w:r>
      <w:proofErr w:type="gramStart"/>
      <w:r w:rsidRPr="00B551CC">
        <w:rPr>
          <w:rFonts w:ascii="Raleway" w:hAnsi="Raleway"/>
        </w:rPr>
        <w:t>protocols</w:t>
      </w:r>
      <w:proofErr w:type="gramEnd"/>
    </w:p>
    <w:p w14:paraId="1C3D0D94" w14:textId="77777777" w:rsidR="00A27F37" w:rsidRPr="00B551CC" w:rsidRDefault="00A27F37" w:rsidP="00B551CC">
      <w:pPr>
        <w:pStyle w:val="ListParagraph"/>
        <w:numPr>
          <w:ilvl w:val="0"/>
          <w:numId w:val="10"/>
        </w:numPr>
        <w:spacing w:line="276" w:lineRule="auto"/>
        <w:jc w:val="both"/>
        <w:rPr>
          <w:rFonts w:ascii="Raleway" w:hAnsi="Raleway"/>
        </w:rPr>
      </w:pPr>
      <w:r w:rsidRPr="00B551CC">
        <w:rPr>
          <w:rFonts w:ascii="Raleway" w:hAnsi="Raleway"/>
        </w:rPr>
        <w:t>We show courage to speak our minds</w:t>
      </w:r>
    </w:p>
    <w:p w14:paraId="6D3E9BD0" w14:textId="77777777" w:rsidR="00A27F37" w:rsidRPr="00B551CC" w:rsidRDefault="00A27F37" w:rsidP="00B551CC">
      <w:pPr>
        <w:pStyle w:val="ListParagraph"/>
        <w:numPr>
          <w:ilvl w:val="0"/>
          <w:numId w:val="10"/>
        </w:numPr>
        <w:spacing w:line="276" w:lineRule="auto"/>
        <w:jc w:val="both"/>
        <w:rPr>
          <w:rFonts w:ascii="Raleway" w:hAnsi="Raleway"/>
        </w:rPr>
      </w:pPr>
      <w:r w:rsidRPr="00B551CC">
        <w:rPr>
          <w:rFonts w:ascii="Raleway" w:hAnsi="Raleway"/>
        </w:rPr>
        <w:t xml:space="preserve">We’re up-front and forthright with our opinions and </w:t>
      </w:r>
      <w:proofErr w:type="gramStart"/>
      <w:r w:rsidRPr="00B551CC">
        <w:rPr>
          <w:rFonts w:ascii="Raleway" w:hAnsi="Raleway"/>
        </w:rPr>
        <w:t>ideas</w:t>
      </w:r>
      <w:proofErr w:type="gramEnd"/>
    </w:p>
    <w:p w14:paraId="15EC6B7B" w14:textId="77777777" w:rsidR="00A27F37" w:rsidRPr="00B551CC" w:rsidRDefault="00A27F37" w:rsidP="00B551CC">
      <w:pPr>
        <w:pStyle w:val="ListParagraph"/>
        <w:numPr>
          <w:ilvl w:val="0"/>
          <w:numId w:val="10"/>
        </w:numPr>
        <w:spacing w:line="276" w:lineRule="auto"/>
        <w:jc w:val="both"/>
        <w:rPr>
          <w:rFonts w:ascii="Raleway" w:hAnsi="Raleway"/>
        </w:rPr>
      </w:pPr>
      <w:r w:rsidRPr="00B551CC">
        <w:rPr>
          <w:rFonts w:ascii="Raleway" w:hAnsi="Raleway"/>
        </w:rPr>
        <w:t xml:space="preserve">We participate </w:t>
      </w:r>
      <w:proofErr w:type="gramStart"/>
      <w:r w:rsidRPr="00B551CC">
        <w:rPr>
          <w:rFonts w:ascii="Raleway" w:hAnsi="Raleway"/>
        </w:rPr>
        <w:t>fully</w:t>
      </w:r>
      <w:proofErr w:type="gramEnd"/>
    </w:p>
    <w:p w14:paraId="29E41D56" w14:textId="77777777" w:rsidR="00A27F37" w:rsidRPr="00B551CC" w:rsidRDefault="00A27F37" w:rsidP="00B551CC">
      <w:pPr>
        <w:pStyle w:val="ListParagraph"/>
        <w:numPr>
          <w:ilvl w:val="0"/>
          <w:numId w:val="10"/>
        </w:numPr>
        <w:spacing w:line="276" w:lineRule="auto"/>
        <w:jc w:val="both"/>
        <w:rPr>
          <w:rFonts w:ascii="Raleway" w:hAnsi="Raleway"/>
        </w:rPr>
      </w:pPr>
      <w:r w:rsidRPr="00B551CC">
        <w:rPr>
          <w:rFonts w:ascii="Raleway" w:hAnsi="Raleway"/>
        </w:rPr>
        <w:t>We keep our focus on the strategic view</w:t>
      </w:r>
    </w:p>
    <w:p w14:paraId="2F4622F1" w14:textId="77777777" w:rsidR="00A27F37" w:rsidRPr="00B551CC" w:rsidRDefault="00A27F37" w:rsidP="00B551CC">
      <w:pPr>
        <w:pStyle w:val="ListParagraph"/>
        <w:numPr>
          <w:ilvl w:val="0"/>
          <w:numId w:val="10"/>
        </w:numPr>
        <w:spacing w:line="276" w:lineRule="auto"/>
        <w:rPr>
          <w:rFonts w:ascii="Raleway" w:hAnsi="Raleway"/>
        </w:rPr>
      </w:pPr>
      <w:proofErr w:type="gramStart"/>
      <w:r w:rsidRPr="00B551CC">
        <w:rPr>
          <w:rFonts w:ascii="Raleway" w:hAnsi="Raleway"/>
        </w:rPr>
        <w:t>We’re</w:t>
      </w:r>
      <w:proofErr w:type="gramEnd"/>
      <w:r w:rsidRPr="00B551CC">
        <w:rPr>
          <w:rFonts w:ascii="Raleway" w:hAnsi="Raleway"/>
        </w:rPr>
        <w:t xml:space="preserve"> positive, decisive and solution focussed</w:t>
      </w:r>
      <w:r w:rsidRPr="00B551CC">
        <w:rPr>
          <w:rFonts w:ascii="Raleway" w:hAnsi="Raleway"/>
        </w:rPr>
        <w:br/>
      </w:r>
    </w:p>
    <w:p w14:paraId="30B741F5" w14:textId="77777777" w:rsidR="00A27F37" w:rsidRPr="00B551CC" w:rsidRDefault="00A27F37" w:rsidP="00A27F37">
      <w:pPr>
        <w:jc w:val="both"/>
        <w:rPr>
          <w:rFonts w:ascii="Raleway" w:hAnsi="Raleway"/>
          <w:b/>
          <w:sz w:val="22"/>
          <w:szCs w:val="22"/>
        </w:rPr>
      </w:pPr>
      <w:r w:rsidRPr="00B551CC">
        <w:rPr>
          <w:rFonts w:ascii="Raleway" w:hAnsi="Raleway"/>
          <w:b/>
          <w:sz w:val="22"/>
          <w:szCs w:val="22"/>
        </w:rPr>
        <w:t>On this Board we’re about:</w:t>
      </w:r>
    </w:p>
    <w:p w14:paraId="016A15A5" w14:textId="77777777" w:rsidR="00A27F37" w:rsidRPr="00B551CC" w:rsidRDefault="00A27F37" w:rsidP="00B551CC">
      <w:pPr>
        <w:pStyle w:val="ListParagraph"/>
        <w:numPr>
          <w:ilvl w:val="0"/>
          <w:numId w:val="10"/>
        </w:numPr>
        <w:spacing w:line="276" w:lineRule="auto"/>
        <w:jc w:val="both"/>
        <w:rPr>
          <w:rFonts w:ascii="Raleway" w:hAnsi="Raleway"/>
        </w:rPr>
      </w:pPr>
      <w:r w:rsidRPr="00B551CC">
        <w:rPr>
          <w:rFonts w:ascii="Raleway" w:hAnsi="Raleway"/>
        </w:rPr>
        <w:t>Thinking outside the square</w:t>
      </w:r>
    </w:p>
    <w:p w14:paraId="5DCD12E9" w14:textId="77777777" w:rsidR="00A27F37" w:rsidRPr="00B551CC" w:rsidRDefault="00A27F37" w:rsidP="00B551CC">
      <w:pPr>
        <w:pStyle w:val="ListParagraph"/>
        <w:numPr>
          <w:ilvl w:val="0"/>
          <w:numId w:val="10"/>
        </w:numPr>
        <w:spacing w:line="276" w:lineRule="auto"/>
        <w:jc w:val="both"/>
        <w:rPr>
          <w:rFonts w:ascii="Raleway" w:hAnsi="Raleway"/>
        </w:rPr>
      </w:pPr>
      <w:r w:rsidRPr="00B551CC">
        <w:rPr>
          <w:rFonts w:ascii="Raleway" w:hAnsi="Raleway"/>
        </w:rPr>
        <w:t xml:space="preserve">Challenging and being challenged – without </w:t>
      </w:r>
      <w:proofErr w:type="gramStart"/>
      <w:r w:rsidRPr="00B551CC">
        <w:rPr>
          <w:rFonts w:ascii="Raleway" w:hAnsi="Raleway"/>
        </w:rPr>
        <w:t>defensiveness</w:t>
      </w:r>
      <w:proofErr w:type="gramEnd"/>
    </w:p>
    <w:p w14:paraId="1F5B68C9" w14:textId="77777777" w:rsidR="00A27F37" w:rsidRPr="00B551CC" w:rsidRDefault="00A27F37" w:rsidP="00B551CC">
      <w:pPr>
        <w:pStyle w:val="ListParagraph"/>
        <w:numPr>
          <w:ilvl w:val="0"/>
          <w:numId w:val="10"/>
        </w:numPr>
        <w:spacing w:line="276" w:lineRule="auto"/>
        <w:jc w:val="both"/>
        <w:rPr>
          <w:rFonts w:ascii="Raleway" w:hAnsi="Raleway"/>
        </w:rPr>
      </w:pPr>
      <w:r w:rsidRPr="00B551CC">
        <w:rPr>
          <w:rFonts w:ascii="Raleway" w:hAnsi="Raleway"/>
        </w:rPr>
        <w:t>Getting outside our comfort zones</w:t>
      </w:r>
    </w:p>
    <w:p w14:paraId="10CFBACB" w14:textId="77777777" w:rsidR="00A27F37" w:rsidRPr="00B551CC" w:rsidRDefault="00A27F37" w:rsidP="00B551CC">
      <w:pPr>
        <w:pStyle w:val="ListParagraph"/>
        <w:numPr>
          <w:ilvl w:val="0"/>
          <w:numId w:val="10"/>
        </w:numPr>
        <w:spacing w:line="276" w:lineRule="auto"/>
        <w:jc w:val="both"/>
        <w:rPr>
          <w:rFonts w:ascii="Raleway" w:hAnsi="Raleway"/>
        </w:rPr>
      </w:pPr>
      <w:r w:rsidRPr="00B551CC">
        <w:rPr>
          <w:rFonts w:ascii="Raleway" w:hAnsi="Raleway"/>
        </w:rPr>
        <w:t>Driving toward the future</w:t>
      </w:r>
    </w:p>
    <w:p w14:paraId="6DA9C923" w14:textId="33EB681D" w:rsidR="00A27F37" w:rsidRDefault="00A27F37" w:rsidP="00B551CC">
      <w:pPr>
        <w:pStyle w:val="ListParagraph"/>
        <w:numPr>
          <w:ilvl w:val="0"/>
          <w:numId w:val="10"/>
        </w:numPr>
        <w:spacing w:line="276" w:lineRule="auto"/>
        <w:rPr>
          <w:rFonts w:ascii="Raleway" w:hAnsi="Raleway"/>
        </w:rPr>
      </w:pPr>
      <w:r w:rsidRPr="00B551CC">
        <w:rPr>
          <w:rFonts w:ascii="Raleway" w:hAnsi="Raleway"/>
        </w:rPr>
        <w:t>Engaging openly and constructively</w:t>
      </w:r>
      <w:r w:rsidRPr="00B551CC">
        <w:rPr>
          <w:rFonts w:ascii="Raleway" w:hAnsi="Raleway"/>
        </w:rPr>
        <w:br/>
      </w:r>
    </w:p>
    <w:p w14:paraId="6905FCC5" w14:textId="77777777" w:rsidR="00B551CC" w:rsidRPr="00B551CC" w:rsidRDefault="00B551CC" w:rsidP="00B551CC">
      <w:pPr>
        <w:pStyle w:val="ListParagraph"/>
        <w:numPr>
          <w:ilvl w:val="0"/>
          <w:numId w:val="10"/>
        </w:numPr>
        <w:spacing w:line="276" w:lineRule="auto"/>
        <w:rPr>
          <w:rFonts w:ascii="Raleway" w:hAnsi="Raleway"/>
        </w:rPr>
      </w:pPr>
    </w:p>
    <w:p w14:paraId="59C2D921" w14:textId="28E052FF" w:rsidR="00E46E83" w:rsidRPr="00B551CC" w:rsidRDefault="00E46E83" w:rsidP="00B551CC">
      <w:pPr>
        <w:shd w:val="clear" w:color="auto" w:fill="C00000"/>
        <w:spacing w:after="240"/>
        <w:jc w:val="both"/>
        <w:rPr>
          <w:rFonts w:ascii="Raleway" w:hAnsi="Raleway"/>
          <w:b/>
          <w:color w:val="FFFFFF" w:themeColor="background1"/>
          <w:sz w:val="22"/>
          <w:szCs w:val="22"/>
        </w:rPr>
      </w:pPr>
      <w:r w:rsidRPr="00B551CC">
        <w:rPr>
          <w:rFonts w:ascii="Raleway" w:hAnsi="Raleway"/>
          <w:b/>
          <w:color w:val="FFFFFF" w:themeColor="background1"/>
          <w:sz w:val="22"/>
          <w:szCs w:val="22"/>
        </w:rPr>
        <w:t>HR Team Purpose:</w:t>
      </w:r>
    </w:p>
    <w:p w14:paraId="2310ABB2" w14:textId="6EA30672" w:rsidR="00E46E83" w:rsidRPr="00B551CC" w:rsidRDefault="00E46E83" w:rsidP="00E46E83">
      <w:pPr>
        <w:jc w:val="both"/>
        <w:rPr>
          <w:rFonts w:ascii="Raleway" w:hAnsi="Raleway"/>
          <w:sz w:val="22"/>
          <w:szCs w:val="22"/>
        </w:rPr>
      </w:pPr>
      <w:r w:rsidRPr="00B551CC">
        <w:rPr>
          <w:rFonts w:ascii="Raleway" w:hAnsi="Raleway"/>
          <w:sz w:val="22"/>
          <w:szCs w:val="22"/>
        </w:rPr>
        <w:t xml:space="preserve">Maximize competitive advantage through the development of high performing people and leaders committed to driving a culture of excellence. </w:t>
      </w:r>
    </w:p>
    <w:p w14:paraId="1CFD3469" w14:textId="77777777" w:rsidR="00E46E83" w:rsidRPr="00B551CC" w:rsidRDefault="00E46E83" w:rsidP="00E46E83">
      <w:pPr>
        <w:jc w:val="both"/>
        <w:rPr>
          <w:rFonts w:ascii="Raleway" w:hAnsi="Raleway"/>
          <w:b/>
          <w:color w:val="C00000"/>
          <w:sz w:val="22"/>
          <w:szCs w:val="22"/>
        </w:rPr>
      </w:pPr>
    </w:p>
    <w:p w14:paraId="601B6D24" w14:textId="24346B35" w:rsidR="00E46E83" w:rsidRPr="00B551CC" w:rsidRDefault="00E46E83" w:rsidP="00E46E83">
      <w:pPr>
        <w:jc w:val="both"/>
        <w:rPr>
          <w:rFonts w:ascii="Raleway" w:hAnsi="Raleway"/>
          <w:sz w:val="22"/>
          <w:szCs w:val="22"/>
        </w:rPr>
      </w:pPr>
      <w:r w:rsidRPr="00B551CC">
        <w:rPr>
          <w:rFonts w:ascii="Raleway" w:hAnsi="Raleway"/>
          <w:b/>
          <w:color w:val="C00000"/>
          <w:sz w:val="22"/>
          <w:szCs w:val="22"/>
        </w:rPr>
        <w:t>This team is responsible for:</w:t>
      </w:r>
    </w:p>
    <w:p w14:paraId="2FE06EB5" w14:textId="6701D44C" w:rsidR="00E46E83" w:rsidRPr="00B551CC" w:rsidRDefault="00E46E83" w:rsidP="00B551CC">
      <w:pPr>
        <w:pStyle w:val="ListParagraph"/>
        <w:numPr>
          <w:ilvl w:val="0"/>
          <w:numId w:val="27"/>
        </w:numPr>
        <w:tabs>
          <w:tab w:val="left" w:pos="1560"/>
        </w:tabs>
        <w:spacing w:line="276" w:lineRule="auto"/>
        <w:jc w:val="both"/>
        <w:rPr>
          <w:rFonts w:ascii="Raleway" w:hAnsi="Raleway"/>
        </w:rPr>
      </w:pPr>
      <w:r w:rsidRPr="00B551CC">
        <w:rPr>
          <w:rFonts w:ascii="Raleway" w:hAnsi="Raleway"/>
        </w:rPr>
        <w:t xml:space="preserve">Educating, coaching and inspiring our people to continually grow, develop and embrace change, driving our culture of </w:t>
      </w:r>
      <w:proofErr w:type="gramStart"/>
      <w:r w:rsidRPr="00B551CC">
        <w:rPr>
          <w:rFonts w:ascii="Raleway" w:hAnsi="Raleway"/>
        </w:rPr>
        <w:t>excellence</w:t>
      </w:r>
      <w:proofErr w:type="gramEnd"/>
    </w:p>
    <w:p w14:paraId="3DCFBCA6" w14:textId="50984B88" w:rsidR="00E46E83" w:rsidRPr="00B551CC" w:rsidRDefault="00E46E83" w:rsidP="00B551CC">
      <w:pPr>
        <w:pStyle w:val="ListParagraph"/>
        <w:numPr>
          <w:ilvl w:val="0"/>
          <w:numId w:val="27"/>
        </w:numPr>
        <w:tabs>
          <w:tab w:val="left" w:pos="1560"/>
        </w:tabs>
        <w:spacing w:line="276" w:lineRule="auto"/>
        <w:jc w:val="both"/>
        <w:rPr>
          <w:rFonts w:ascii="Raleway" w:hAnsi="Raleway"/>
        </w:rPr>
      </w:pPr>
      <w:r w:rsidRPr="00B551CC">
        <w:rPr>
          <w:rFonts w:ascii="Raleway" w:hAnsi="Raleway"/>
        </w:rPr>
        <w:t>Providing world-class Human Resources transactional processes to support the organisation to excel.</w:t>
      </w:r>
    </w:p>
    <w:p w14:paraId="38558D20" w14:textId="042F0402" w:rsidR="00E46E83" w:rsidRPr="00B551CC" w:rsidRDefault="00E46E83" w:rsidP="00B551CC">
      <w:pPr>
        <w:pStyle w:val="ListParagraph"/>
        <w:numPr>
          <w:ilvl w:val="0"/>
          <w:numId w:val="27"/>
        </w:numPr>
        <w:tabs>
          <w:tab w:val="left" w:pos="1560"/>
        </w:tabs>
        <w:spacing w:line="276" w:lineRule="auto"/>
        <w:jc w:val="both"/>
        <w:rPr>
          <w:rFonts w:ascii="Raleway" w:hAnsi="Raleway"/>
        </w:rPr>
      </w:pPr>
      <w:r w:rsidRPr="00B551CC">
        <w:rPr>
          <w:rFonts w:ascii="Raleway" w:hAnsi="Raleway"/>
        </w:rPr>
        <w:t>Providing tools and techniques that support and empower leaders to drive excellent performance and accountability.</w:t>
      </w:r>
    </w:p>
    <w:p w14:paraId="618F04C1" w14:textId="77777777" w:rsidR="00DF1EB2" w:rsidRPr="00B551CC" w:rsidRDefault="00E46E83" w:rsidP="00B551CC">
      <w:pPr>
        <w:pStyle w:val="ListParagraph"/>
        <w:numPr>
          <w:ilvl w:val="0"/>
          <w:numId w:val="27"/>
        </w:numPr>
        <w:tabs>
          <w:tab w:val="left" w:pos="1560"/>
        </w:tabs>
        <w:spacing w:line="276" w:lineRule="auto"/>
        <w:rPr>
          <w:rFonts w:ascii="Raleway" w:hAnsi="Raleway"/>
        </w:rPr>
      </w:pPr>
      <w:r w:rsidRPr="00B551CC">
        <w:rPr>
          <w:rFonts w:ascii="Raleway" w:hAnsi="Raleway"/>
        </w:rPr>
        <w:t>Partnering with the business areas to develop aligned strategies with fit for purpose infrastructures that enable effective strategy deployment.</w:t>
      </w:r>
    </w:p>
    <w:p w14:paraId="0749F3DD" w14:textId="46B642F2" w:rsidR="00E46E83" w:rsidRPr="00B551CC" w:rsidRDefault="00E46E83" w:rsidP="00B551CC">
      <w:pPr>
        <w:pStyle w:val="ListParagraph"/>
        <w:numPr>
          <w:ilvl w:val="0"/>
          <w:numId w:val="27"/>
        </w:numPr>
        <w:tabs>
          <w:tab w:val="left" w:pos="1560"/>
        </w:tabs>
        <w:spacing w:line="276" w:lineRule="auto"/>
        <w:rPr>
          <w:rFonts w:ascii="Raleway" w:hAnsi="Raleway"/>
        </w:rPr>
      </w:pPr>
      <w:r w:rsidRPr="00B551CC">
        <w:rPr>
          <w:rFonts w:ascii="Raleway" w:hAnsi="Raleway"/>
        </w:rPr>
        <w:t>Providing relevant advice and coaching that achieves legal compliance, minimises risk and drives excellence in people related practice and process.</w:t>
      </w:r>
    </w:p>
    <w:p w14:paraId="3B1D14DE" w14:textId="7EF781EE" w:rsidR="00E46E83" w:rsidRPr="00B551CC" w:rsidRDefault="00E46E83" w:rsidP="00B551CC">
      <w:pPr>
        <w:pStyle w:val="ListParagraph"/>
        <w:numPr>
          <w:ilvl w:val="0"/>
          <w:numId w:val="27"/>
        </w:numPr>
        <w:tabs>
          <w:tab w:val="left" w:pos="1560"/>
        </w:tabs>
        <w:spacing w:line="276" w:lineRule="auto"/>
        <w:jc w:val="both"/>
        <w:rPr>
          <w:rFonts w:ascii="Raleway" w:hAnsi="Raleway"/>
        </w:rPr>
      </w:pPr>
      <w:r w:rsidRPr="00B551CC">
        <w:rPr>
          <w:rFonts w:ascii="Raleway" w:hAnsi="Raleway"/>
        </w:rPr>
        <w:t>Through strong employer branding</w:t>
      </w:r>
      <w:r w:rsidR="00FF387B" w:rsidRPr="00B551CC">
        <w:rPr>
          <w:rFonts w:ascii="Raleway" w:hAnsi="Raleway"/>
        </w:rPr>
        <w:t>,</w:t>
      </w:r>
      <w:r w:rsidRPr="00B551CC">
        <w:rPr>
          <w:rFonts w:ascii="Raleway" w:hAnsi="Raleway"/>
        </w:rPr>
        <w:t xml:space="preserve"> we attract </w:t>
      </w:r>
      <w:proofErr w:type="gramStart"/>
      <w:r w:rsidRPr="00B551CC">
        <w:rPr>
          <w:rFonts w:ascii="Raleway" w:hAnsi="Raleway"/>
        </w:rPr>
        <w:t>great talent</w:t>
      </w:r>
      <w:proofErr w:type="gramEnd"/>
      <w:r w:rsidRPr="00B551CC">
        <w:rPr>
          <w:rFonts w:ascii="Raleway" w:hAnsi="Raleway"/>
        </w:rPr>
        <w:t xml:space="preserve"> and through providing a great place to work we will empower our people and allow them to realise their full potential.</w:t>
      </w:r>
    </w:p>
    <w:p w14:paraId="418CBC3A" w14:textId="77777777" w:rsidR="00E46E83" w:rsidRPr="00B551CC" w:rsidRDefault="00E46E83" w:rsidP="00E46E83">
      <w:pPr>
        <w:jc w:val="both"/>
        <w:rPr>
          <w:rFonts w:ascii="Raleway" w:hAnsi="Raleway"/>
          <w:b/>
          <w:sz w:val="22"/>
          <w:szCs w:val="22"/>
        </w:rPr>
      </w:pPr>
      <w:r w:rsidRPr="00B551CC">
        <w:rPr>
          <w:rFonts w:ascii="Raleway" w:hAnsi="Raleway"/>
          <w:b/>
          <w:sz w:val="22"/>
          <w:szCs w:val="22"/>
        </w:rPr>
        <w:t>Our Ground Rules are:</w:t>
      </w:r>
    </w:p>
    <w:p w14:paraId="4F1DDC61" w14:textId="77777777" w:rsidR="00E46E83" w:rsidRPr="00B551CC" w:rsidRDefault="00E46E83" w:rsidP="00E46E83">
      <w:pPr>
        <w:jc w:val="both"/>
        <w:rPr>
          <w:rFonts w:ascii="Raleway" w:hAnsi="Raleway"/>
          <w:b/>
          <w:sz w:val="22"/>
          <w:szCs w:val="22"/>
        </w:rPr>
      </w:pPr>
      <w:r w:rsidRPr="00B551CC">
        <w:rPr>
          <w:rFonts w:ascii="Raleway" w:hAnsi="Raleway"/>
          <w:b/>
          <w:sz w:val="22"/>
          <w:szCs w:val="22"/>
        </w:rPr>
        <w:t>Respect. Always respect.</w:t>
      </w:r>
    </w:p>
    <w:p w14:paraId="479C50E0" w14:textId="77777777" w:rsidR="00E46E83" w:rsidRPr="00B551CC" w:rsidRDefault="00E46E83" w:rsidP="00B551CC">
      <w:pPr>
        <w:pStyle w:val="ListParagraph"/>
        <w:numPr>
          <w:ilvl w:val="0"/>
          <w:numId w:val="10"/>
        </w:numPr>
        <w:spacing w:line="276" w:lineRule="auto"/>
        <w:jc w:val="both"/>
        <w:rPr>
          <w:rFonts w:ascii="Raleway" w:hAnsi="Raleway"/>
        </w:rPr>
      </w:pPr>
      <w:r w:rsidRPr="00B551CC">
        <w:rPr>
          <w:rFonts w:ascii="Raleway" w:hAnsi="Raleway"/>
        </w:rPr>
        <w:t>We respect each other’s time</w:t>
      </w:r>
    </w:p>
    <w:p w14:paraId="52D780D5" w14:textId="78407F7E" w:rsidR="00E46E83" w:rsidRPr="00B551CC" w:rsidRDefault="00E46E83" w:rsidP="00B551CC">
      <w:pPr>
        <w:pStyle w:val="ListParagraph"/>
        <w:numPr>
          <w:ilvl w:val="0"/>
          <w:numId w:val="10"/>
        </w:numPr>
        <w:spacing w:line="276" w:lineRule="auto"/>
        <w:jc w:val="both"/>
        <w:rPr>
          <w:rFonts w:ascii="Raleway" w:hAnsi="Raleway"/>
        </w:rPr>
      </w:pPr>
      <w:r w:rsidRPr="00B551CC">
        <w:rPr>
          <w:rFonts w:ascii="Raleway" w:hAnsi="Raleway"/>
        </w:rPr>
        <w:t>We respect the views and perspectives of our teammates</w:t>
      </w:r>
    </w:p>
    <w:p w14:paraId="307654F4" w14:textId="77777777" w:rsidR="00E46E83" w:rsidRPr="00B551CC" w:rsidRDefault="00E46E83" w:rsidP="00B551CC">
      <w:pPr>
        <w:pStyle w:val="ListParagraph"/>
        <w:numPr>
          <w:ilvl w:val="0"/>
          <w:numId w:val="10"/>
        </w:numPr>
        <w:spacing w:line="276" w:lineRule="auto"/>
        <w:jc w:val="both"/>
        <w:rPr>
          <w:rFonts w:ascii="Raleway" w:hAnsi="Raleway"/>
        </w:rPr>
      </w:pPr>
      <w:r w:rsidRPr="00B551CC">
        <w:rPr>
          <w:rFonts w:ascii="Raleway" w:hAnsi="Raleway"/>
        </w:rPr>
        <w:t xml:space="preserve">We act with honesty and integrity at all </w:t>
      </w:r>
      <w:proofErr w:type="gramStart"/>
      <w:r w:rsidRPr="00B551CC">
        <w:rPr>
          <w:rFonts w:ascii="Raleway" w:hAnsi="Raleway"/>
        </w:rPr>
        <w:t>times</w:t>
      </w:r>
      <w:proofErr w:type="gramEnd"/>
    </w:p>
    <w:p w14:paraId="46A5EBDB" w14:textId="2FE23249" w:rsidR="00E46E83" w:rsidRPr="00B551CC" w:rsidRDefault="00E46E83" w:rsidP="00B551CC">
      <w:pPr>
        <w:pStyle w:val="ListParagraph"/>
        <w:numPr>
          <w:ilvl w:val="0"/>
          <w:numId w:val="10"/>
        </w:numPr>
        <w:spacing w:line="276" w:lineRule="auto"/>
        <w:jc w:val="both"/>
        <w:rPr>
          <w:rFonts w:ascii="Raleway" w:hAnsi="Raleway"/>
        </w:rPr>
      </w:pPr>
      <w:r w:rsidRPr="00B551CC">
        <w:rPr>
          <w:rFonts w:ascii="Raleway" w:hAnsi="Raleway"/>
        </w:rPr>
        <w:t xml:space="preserve">We praise </w:t>
      </w:r>
      <w:r w:rsidR="00DF1EB2" w:rsidRPr="00B551CC">
        <w:rPr>
          <w:rFonts w:ascii="Raleway" w:hAnsi="Raleway"/>
        </w:rPr>
        <w:t>publicly</w:t>
      </w:r>
      <w:r w:rsidRPr="00B551CC">
        <w:rPr>
          <w:rFonts w:ascii="Raleway" w:hAnsi="Raleway"/>
        </w:rPr>
        <w:t xml:space="preserve"> (and often) and critique privately (and with respect)</w:t>
      </w:r>
    </w:p>
    <w:p w14:paraId="410FD13D" w14:textId="77777777" w:rsidR="00E46E83" w:rsidRPr="00B551CC" w:rsidRDefault="00E46E83" w:rsidP="00B551CC">
      <w:pPr>
        <w:pStyle w:val="ListParagraph"/>
        <w:numPr>
          <w:ilvl w:val="0"/>
          <w:numId w:val="10"/>
        </w:numPr>
        <w:spacing w:line="276" w:lineRule="auto"/>
        <w:jc w:val="both"/>
        <w:rPr>
          <w:rFonts w:ascii="Raleway" w:hAnsi="Raleway"/>
        </w:rPr>
      </w:pPr>
      <w:r w:rsidRPr="00B551CC">
        <w:rPr>
          <w:rFonts w:ascii="Raleway" w:hAnsi="Raleway"/>
        </w:rPr>
        <w:t>We communicate face to face whenever we can</w:t>
      </w:r>
    </w:p>
    <w:p w14:paraId="10522047" w14:textId="0EA1B4DC" w:rsidR="00E46E83" w:rsidRPr="00B551CC" w:rsidRDefault="00E46E83" w:rsidP="00DF1EB2">
      <w:pPr>
        <w:jc w:val="both"/>
        <w:rPr>
          <w:rFonts w:ascii="Raleway" w:hAnsi="Raleway"/>
          <w:b/>
          <w:sz w:val="22"/>
          <w:szCs w:val="22"/>
        </w:rPr>
      </w:pPr>
      <w:r w:rsidRPr="00B551CC">
        <w:rPr>
          <w:rFonts w:ascii="Raleway" w:hAnsi="Raleway"/>
          <w:b/>
          <w:sz w:val="22"/>
          <w:szCs w:val="22"/>
        </w:rPr>
        <w:t>We embrace feedback</w:t>
      </w:r>
    </w:p>
    <w:p w14:paraId="39AD04E8" w14:textId="77777777" w:rsidR="00E46E83" w:rsidRPr="00B551CC" w:rsidRDefault="00E46E83" w:rsidP="00B551CC">
      <w:pPr>
        <w:pStyle w:val="ListParagraph"/>
        <w:numPr>
          <w:ilvl w:val="0"/>
          <w:numId w:val="10"/>
        </w:numPr>
        <w:spacing w:line="276" w:lineRule="auto"/>
        <w:jc w:val="both"/>
        <w:rPr>
          <w:rFonts w:ascii="Raleway" w:hAnsi="Raleway"/>
        </w:rPr>
      </w:pPr>
      <w:r w:rsidRPr="00B551CC">
        <w:rPr>
          <w:rFonts w:ascii="Raleway" w:hAnsi="Raleway"/>
        </w:rPr>
        <w:t xml:space="preserve">We </w:t>
      </w:r>
      <w:r w:rsidRPr="00B551CC">
        <w:rPr>
          <w:rFonts w:ascii="Raleway" w:hAnsi="Raleway"/>
          <w:u w:val="single"/>
        </w:rPr>
        <w:t>really</w:t>
      </w:r>
      <w:r w:rsidRPr="00B551CC">
        <w:rPr>
          <w:rFonts w:ascii="Raleway" w:hAnsi="Raleway"/>
        </w:rPr>
        <w:t xml:space="preserve"> listen to each other</w:t>
      </w:r>
    </w:p>
    <w:p w14:paraId="3DA20C34" w14:textId="77777777" w:rsidR="00E46E83" w:rsidRPr="00B551CC" w:rsidRDefault="00E46E83" w:rsidP="00B551CC">
      <w:pPr>
        <w:pStyle w:val="ListParagraph"/>
        <w:numPr>
          <w:ilvl w:val="0"/>
          <w:numId w:val="10"/>
        </w:numPr>
        <w:spacing w:line="276" w:lineRule="auto"/>
        <w:jc w:val="both"/>
        <w:rPr>
          <w:rFonts w:ascii="Raleway" w:hAnsi="Raleway"/>
        </w:rPr>
      </w:pPr>
      <w:r w:rsidRPr="00B551CC">
        <w:rPr>
          <w:rFonts w:ascii="Raleway" w:hAnsi="Raleway"/>
        </w:rPr>
        <w:t>We seek out feedback and look for opportunities to give it</w:t>
      </w:r>
    </w:p>
    <w:p w14:paraId="0CBAEB27" w14:textId="77777777" w:rsidR="00E46E83" w:rsidRPr="00B551CC" w:rsidRDefault="00E46E83" w:rsidP="00B551CC">
      <w:pPr>
        <w:pStyle w:val="ListParagraph"/>
        <w:numPr>
          <w:ilvl w:val="0"/>
          <w:numId w:val="10"/>
        </w:numPr>
        <w:spacing w:line="276" w:lineRule="auto"/>
        <w:jc w:val="both"/>
        <w:rPr>
          <w:rFonts w:ascii="Raleway" w:hAnsi="Raleway"/>
        </w:rPr>
      </w:pPr>
      <w:r w:rsidRPr="00B551CC">
        <w:rPr>
          <w:rFonts w:ascii="Raleway" w:hAnsi="Raleway"/>
        </w:rPr>
        <w:t>We share and are transparent with what we know and what we do</w:t>
      </w:r>
    </w:p>
    <w:p w14:paraId="79DBFCD9" w14:textId="77777777" w:rsidR="00E46E83" w:rsidRPr="00B551CC" w:rsidRDefault="00E46E83" w:rsidP="00B551CC">
      <w:pPr>
        <w:pStyle w:val="ListParagraph"/>
        <w:numPr>
          <w:ilvl w:val="0"/>
          <w:numId w:val="10"/>
        </w:numPr>
        <w:spacing w:line="276" w:lineRule="auto"/>
        <w:jc w:val="both"/>
        <w:rPr>
          <w:rFonts w:ascii="Raleway" w:hAnsi="Raleway"/>
        </w:rPr>
      </w:pPr>
      <w:r w:rsidRPr="00B551CC">
        <w:rPr>
          <w:rFonts w:ascii="Raleway" w:hAnsi="Raleway"/>
        </w:rPr>
        <w:t>We leave defensiveness at the door</w:t>
      </w:r>
    </w:p>
    <w:p w14:paraId="07800E31" w14:textId="09E15325" w:rsidR="00E46E83" w:rsidRPr="00B551CC" w:rsidRDefault="00E46E83" w:rsidP="00DF1EB2">
      <w:pPr>
        <w:jc w:val="both"/>
        <w:rPr>
          <w:rFonts w:ascii="Raleway" w:hAnsi="Raleway"/>
          <w:b/>
          <w:sz w:val="22"/>
          <w:szCs w:val="22"/>
        </w:rPr>
      </w:pPr>
      <w:r w:rsidRPr="00B551CC">
        <w:rPr>
          <w:rFonts w:ascii="Raleway" w:hAnsi="Raleway"/>
          <w:b/>
          <w:noProof/>
          <w:sz w:val="22"/>
          <w:szCs w:val="22"/>
          <w:lang w:eastAsia="en-NZ"/>
        </w:rPr>
        <mc:AlternateContent>
          <mc:Choice Requires="wps">
            <w:drawing>
              <wp:anchor distT="45720" distB="45720" distL="114300" distR="114300" simplePos="0" relativeHeight="251661312" behindDoc="0" locked="0" layoutInCell="1" allowOverlap="1" wp14:anchorId="723E9E9F" wp14:editId="67582DAC">
                <wp:simplePos x="0" y="0"/>
                <wp:positionH relativeFrom="page">
                  <wp:posOffset>7633896</wp:posOffset>
                </wp:positionH>
                <wp:positionV relativeFrom="paragraph">
                  <wp:posOffset>-68057</wp:posOffset>
                </wp:positionV>
                <wp:extent cx="6656294" cy="1404620"/>
                <wp:effectExtent l="0" t="0" r="0" b="254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56294" cy="1404620"/>
                        </a:xfrm>
                        <a:prstGeom prst="rect">
                          <a:avLst/>
                        </a:prstGeom>
                        <a:noFill/>
                        <a:ln w="9525">
                          <a:noFill/>
                          <a:miter lim="800000"/>
                          <a:headEnd/>
                          <a:tailEnd/>
                        </a:ln>
                      </wps:spPr>
                      <wps:txbx>
                        <w:txbxContent>
                          <w:p w14:paraId="1C7E697E" w14:textId="77777777" w:rsidR="00073E35" w:rsidRPr="009B78A0" w:rsidRDefault="00073E35" w:rsidP="00E46E83">
                            <w:pPr>
                              <w:ind w:left="360"/>
                              <w:jc w:val="both"/>
                              <w:rPr>
                                <w:b/>
                                <w:sz w:val="72"/>
                              </w:rPr>
                            </w:pPr>
                            <w:r>
                              <w:rPr>
                                <w:b/>
                                <w:sz w:val="72"/>
                              </w:rPr>
                              <w:t xml:space="preserve">We live, </w:t>
                            </w:r>
                            <w:r w:rsidRPr="009B78A0">
                              <w:rPr>
                                <w:b/>
                                <w:sz w:val="72"/>
                              </w:rPr>
                              <w:t>breathe</w:t>
                            </w:r>
                            <w:r>
                              <w:rPr>
                                <w:b/>
                                <w:sz w:val="72"/>
                              </w:rPr>
                              <w:t xml:space="preserve"> and role model</w:t>
                            </w:r>
                            <w:r w:rsidRPr="009B78A0">
                              <w:rPr>
                                <w:b/>
                                <w:sz w:val="72"/>
                              </w:rPr>
                              <w:t>:</w:t>
                            </w:r>
                          </w:p>
                          <w:p w14:paraId="38A1B647" w14:textId="77777777" w:rsidR="00073E35" w:rsidRDefault="00073E35" w:rsidP="00E46E83">
                            <w:pPr>
                              <w:pStyle w:val="ListParagraph"/>
                              <w:numPr>
                                <w:ilvl w:val="0"/>
                                <w:numId w:val="10"/>
                              </w:numPr>
                              <w:jc w:val="both"/>
                              <w:rPr>
                                <w:sz w:val="72"/>
                              </w:rPr>
                            </w:pPr>
                            <w:r>
                              <w:rPr>
                                <w:sz w:val="72"/>
                              </w:rPr>
                              <w:t>Curiosity</w:t>
                            </w:r>
                          </w:p>
                          <w:p w14:paraId="2EDAA1C7" w14:textId="77777777" w:rsidR="00073E35" w:rsidRDefault="00073E35" w:rsidP="00E46E83">
                            <w:pPr>
                              <w:pStyle w:val="ListParagraph"/>
                              <w:numPr>
                                <w:ilvl w:val="0"/>
                                <w:numId w:val="10"/>
                              </w:numPr>
                              <w:jc w:val="both"/>
                              <w:rPr>
                                <w:sz w:val="72"/>
                              </w:rPr>
                            </w:pPr>
                            <w:r>
                              <w:rPr>
                                <w:sz w:val="72"/>
                              </w:rPr>
                              <w:t>Authenticity</w:t>
                            </w:r>
                          </w:p>
                          <w:p w14:paraId="147D1CEC" w14:textId="77777777" w:rsidR="00073E35" w:rsidRDefault="00073E35" w:rsidP="00E46E83">
                            <w:pPr>
                              <w:pStyle w:val="ListParagraph"/>
                              <w:numPr>
                                <w:ilvl w:val="0"/>
                                <w:numId w:val="10"/>
                              </w:numPr>
                              <w:jc w:val="both"/>
                              <w:rPr>
                                <w:sz w:val="72"/>
                              </w:rPr>
                            </w:pPr>
                            <w:r>
                              <w:rPr>
                                <w:sz w:val="72"/>
                              </w:rPr>
                              <w:t>Compassion</w:t>
                            </w:r>
                          </w:p>
                          <w:p w14:paraId="1ECB441B" w14:textId="77777777" w:rsidR="00073E35" w:rsidRDefault="00073E35" w:rsidP="00E46E83">
                            <w:pPr>
                              <w:pStyle w:val="ListParagraph"/>
                              <w:numPr>
                                <w:ilvl w:val="0"/>
                                <w:numId w:val="10"/>
                              </w:numPr>
                              <w:jc w:val="both"/>
                              <w:rPr>
                                <w:sz w:val="72"/>
                              </w:rPr>
                            </w:pPr>
                            <w:r>
                              <w:rPr>
                                <w:sz w:val="72"/>
                              </w:rPr>
                              <w:t>A can do/will do attitude</w:t>
                            </w:r>
                          </w:p>
                          <w:p w14:paraId="77008663" w14:textId="77777777" w:rsidR="00073E35" w:rsidRDefault="00073E35" w:rsidP="00E46E83">
                            <w:pPr>
                              <w:pStyle w:val="ListParagraph"/>
                              <w:numPr>
                                <w:ilvl w:val="0"/>
                                <w:numId w:val="10"/>
                              </w:numPr>
                              <w:jc w:val="both"/>
                              <w:rPr>
                                <w:sz w:val="72"/>
                              </w:rPr>
                            </w:pPr>
                            <w:r>
                              <w:rPr>
                                <w:sz w:val="72"/>
                              </w:rPr>
                              <w:t>Customer focus</w:t>
                            </w:r>
                          </w:p>
                          <w:p w14:paraId="6A308836" w14:textId="77777777" w:rsidR="00073E35" w:rsidRDefault="00073E35" w:rsidP="00E46E83">
                            <w:pPr>
                              <w:pStyle w:val="ListParagraph"/>
                              <w:numPr>
                                <w:ilvl w:val="0"/>
                                <w:numId w:val="10"/>
                              </w:numPr>
                              <w:jc w:val="both"/>
                              <w:rPr>
                                <w:sz w:val="72"/>
                              </w:rPr>
                            </w:pPr>
                            <w:r>
                              <w:rPr>
                                <w:sz w:val="72"/>
                              </w:rPr>
                              <w:t>Confidentiality</w:t>
                            </w:r>
                          </w:p>
                          <w:p w14:paraId="62E67062" w14:textId="77777777" w:rsidR="00073E35" w:rsidRDefault="00073E35" w:rsidP="00E46E83">
                            <w:pPr>
                              <w:pStyle w:val="ListParagraph"/>
                              <w:numPr>
                                <w:ilvl w:val="0"/>
                                <w:numId w:val="10"/>
                              </w:numPr>
                              <w:jc w:val="both"/>
                              <w:rPr>
                                <w:sz w:val="72"/>
                              </w:rPr>
                            </w:pPr>
                            <w:r>
                              <w:rPr>
                                <w:sz w:val="72"/>
                              </w:rPr>
                              <w:t>High emotional intelligence</w:t>
                            </w:r>
                          </w:p>
                          <w:p w14:paraId="3D72479A" w14:textId="77777777" w:rsidR="00073E35" w:rsidRDefault="00073E35" w:rsidP="00E46E83"/>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23E9E9F" id="Text Box 2" o:spid="_x0000_s1028" type="#_x0000_t202" style="position:absolute;left:0;text-align:left;margin-left:601.1pt;margin-top:-5.35pt;width:524.1pt;height:110.6pt;z-index:251661312;visibility:visible;mso-wrap-style:square;mso-width-percent:0;mso-height-percent:200;mso-wrap-distance-left:9pt;mso-wrap-distance-top:3.6pt;mso-wrap-distance-right:9pt;mso-wrap-distance-bottom:3.6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" filled="f" stroked="f">
                <v:textbox style="mso-fit-shape-to-text:t">
                  <w:txbxContent>
                    <w:p w14:paraId="1C7E697E" w14:textId="77777777" w:rsidR="00073E35" w:rsidRPr="009B78A0" w:rsidRDefault="00073E35" w:rsidP="00E46E83">
                      <w:pPr>
                        <w:ind w:left="360"/>
                        <w:jc w:val="both"/>
                        <w:rPr>
                          <w:b/>
                          <w:sz w:val="72"/>
                        </w:rPr>
                      </w:pPr>
                      <w:r>
                        <w:rPr>
                          <w:b/>
                          <w:sz w:val="72"/>
                        </w:rPr>
                        <w:t xml:space="preserve">We live, </w:t>
                      </w:r>
                      <w:r w:rsidRPr="009B78A0">
                        <w:rPr>
                          <w:b/>
                          <w:sz w:val="72"/>
                        </w:rPr>
                        <w:t>breathe</w:t>
                      </w:r>
                      <w:r>
                        <w:rPr>
                          <w:b/>
                          <w:sz w:val="72"/>
                        </w:rPr>
                        <w:t xml:space="preserve"> and role model</w:t>
                      </w:r>
                      <w:r w:rsidRPr="009B78A0">
                        <w:rPr>
                          <w:b/>
                          <w:sz w:val="72"/>
                        </w:rPr>
                        <w:t>:</w:t>
                      </w:r>
                    </w:p>
                    <w:p w14:paraId="38A1B647" w14:textId="77777777" w:rsidR="00073E35" w:rsidRDefault="00073E35" w:rsidP="00E46E83">
                      <w:pPr>
                        <w:pStyle w:val="ListParagraph"/>
                        <w:numPr>
                          <w:ilvl w:val="0"/>
                          <w:numId w:val="10"/>
                        </w:numPr>
                        <w:jc w:val="both"/>
                        <w:rPr>
                          <w:sz w:val="72"/>
                        </w:rPr>
                      </w:pPr>
                      <w:r>
                        <w:rPr>
                          <w:sz w:val="72"/>
                        </w:rPr>
                        <w:t>Curiosity</w:t>
                      </w:r>
                    </w:p>
                    <w:p w14:paraId="2EDAA1C7" w14:textId="77777777" w:rsidR="00073E35" w:rsidRDefault="00073E35" w:rsidP="00E46E83">
                      <w:pPr>
                        <w:pStyle w:val="ListParagraph"/>
                        <w:numPr>
                          <w:ilvl w:val="0"/>
                          <w:numId w:val="10"/>
                        </w:numPr>
                        <w:jc w:val="both"/>
                        <w:rPr>
                          <w:sz w:val="72"/>
                        </w:rPr>
                      </w:pPr>
                      <w:r>
                        <w:rPr>
                          <w:sz w:val="72"/>
                        </w:rPr>
                        <w:t>Authenticity</w:t>
                      </w:r>
                    </w:p>
                    <w:p w14:paraId="147D1CEC" w14:textId="77777777" w:rsidR="00073E35" w:rsidRDefault="00073E35" w:rsidP="00E46E83">
                      <w:pPr>
                        <w:pStyle w:val="ListParagraph"/>
                        <w:numPr>
                          <w:ilvl w:val="0"/>
                          <w:numId w:val="10"/>
                        </w:numPr>
                        <w:jc w:val="both"/>
                        <w:rPr>
                          <w:sz w:val="72"/>
                        </w:rPr>
                      </w:pPr>
                      <w:r>
                        <w:rPr>
                          <w:sz w:val="72"/>
                        </w:rPr>
                        <w:t>Compassion</w:t>
                      </w:r>
                    </w:p>
                    <w:p w14:paraId="1ECB441B" w14:textId="77777777" w:rsidR="00073E35" w:rsidRDefault="00073E35" w:rsidP="00E46E83">
                      <w:pPr>
                        <w:pStyle w:val="ListParagraph"/>
                        <w:numPr>
                          <w:ilvl w:val="0"/>
                          <w:numId w:val="10"/>
                        </w:numPr>
                        <w:jc w:val="both"/>
                        <w:rPr>
                          <w:sz w:val="72"/>
                        </w:rPr>
                      </w:pPr>
                      <w:r>
                        <w:rPr>
                          <w:sz w:val="72"/>
                        </w:rPr>
                        <w:t>A can do/will do attitude</w:t>
                      </w:r>
                    </w:p>
                    <w:p w14:paraId="77008663" w14:textId="77777777" w:rsidR="00073E35" w:rsidRDefault="00073E35" w:rsidP="00E46E83">
                      <w:pPr>
                        <w:pStyle w:val="ListParagraph"/>
                        <w:numPr>
                          <w:ilvl w:val="0"/>
                          <w:numId w:val="10"/>
                        </w:numPr>
                        <w:jc w:val="both"/>
                        <w:rPr>
                          <w:sz w:val="72"/>
                        </w:rPr>
                      </w:pPr>
                      <w:r>
                        <w:rPr>
                          <w:sz w:val="72"/>
                        </w:rPr>
                        <w:t>Customer focus</w:t>
                      </w:r>
                    </w:p>
                    <w:p w14:paraId="6A308836" w14:textId="77777777" w:rsidR="00073E35" w:rsidRDefault="00073E35" w:rsidP="00E46E83">
                      <w:pPr>
                        <w:pStyle w:val="ListParagraph"/>
                        <w:numPr>
                          <w:ilvl w:val="0"/>
                          <w:numId w:val="10"/>
                        </w:numPr>
                        <w:jc w:val="both"/>
                        <w:rPr>
                          <w:sz w:val="72"/>
                        </w:rPr>
                      </w:pPr>
                      <w:r>
                        <w:rPr>
                          <w:sz w:val="72"/>
                        </w:rPr>
                        <w:t>Confidentiality</w:t>
                      </w:r>
                    </w:p>
                    <w:p w14:paraId="62E67062" w14:textId="77777777" w:rsidR="00073E35" w:rsidRDefault="00073E35" w:rsidP="00E46E83">
                      <w:pPr>
                        <w:pStyle w:val="ListParagraph"/>
                        <w:numPr>
                          <w:ilvl w:val="0"/>
                          <w:numId w:val="10"/>
                        </w:numPr>
                        <w:jc w:val="both"/>
                        <w:rPr>
                          <w:sz w:val="72"/>
                        </w:rPr>
                      </w:pPr>
                      <w:r>
                        <w:rPr>
                          <w:sz w:val="72"/>
                        </w:rPr>
                        <w:t>High emotional intelligence</w:t>
                      </w:r>
                    </w:p>
                    <w:p w14:paraId="3D72479A" w14:textId="77777777" w:rsidR="00073E35" w:rsidRDefault="00073E35" w:rsidP="00E46E83"/>
                  </w:txbxContent>
                </v:textbox>
                <w10:wrap anchorx="page"/>
              </v:shape>
            </w:pict>
          </mc:Fallback>
        </mc:AlternateContent>
      </w:r>
      <w:r w:rsidRPr="00B551CC">
        <w:rPr>
          <w:rFonts w:ascii="Raleway" w:hAnsi="Raleway"/>
          <w:b/>
          <w:sz w:val="22"/>
          <w:szCs w:val="22"/>
        </w:rPr>
        <w:t xml:space="preserve">We’ll be </w:t>
      </w:r>
      <w:r w:rsidR="00DF1EB2" w:rsidRPr="00B551CC">
        <w:rPr>
          <w:rFonts w:ascii="Raleway" w:hAnsi="Raleway"/>
          <w:b/>
          <w:sz w:val="22"/>
          <w:szCs w:val="22"/>
        </w:rPr>
        <w:t>focused</w:t>
      </w:r>
      <w:r w:rsidRPr="00B551CC">
        <w:rPr>
          <w:rFonts w:ascii="Raleway" w:hAnsi="Raleway"/>
          <w:b/>
          <w:sz w:val="22"/>
          <w:szCs w:val="22"/>
        </w:rPr>
        <w:t xml:space="preserve"> on:</w:t>
      </w:r>
    </w:p>
    <w:p w14:paraId="56AD1CEE" w14:textId="77777777" w:rsidR="00E46E83" w:rsidRPr="00B551CC" w:rsidRDefault="00E46E83" w:rsidP="00B551CC">
      <w:pPr>
        <w:pStyle w:val="ListParagraph"/>
        <w:numPr>
          <w:ilvl w:val="0"/>
          <w:numId w:val="10"/>
        </w:numPr>
        <w:spacing w:line="276" w:lineRule="auto"/>
        <w:jc w:val="both"/>
        <w:rPr>
          <w:rFonts w:ascii="Raleway" w:hAnsi="Raleway"/>
        </w:rPr>
      </w:pPr>
      <w:r w:rsidRPr="00B551CC">
        <w:rPr>
          <w:rFonts w:ascii="Raleway" w:hAnsi="Raleway"/>
        </w:rPr>
        <w:t>Solutions</w:t>
      </w:r>
    </w:p>
    <w:p w14:paraId="4A3BB9F7" w14:textId="77777777" w:rsidR="00E46E83" w:rsidRPr="00B551CC" w:rsidRDefault="00E46E83" w:rsidP="00B551CC">
      <w:pPr>
        <w:pStyle w:val="ListParagraph"/>
        <w:numPr>
          <w:ilvl w:val="0"/>
          <w:numId w:val="10"/>
        </w:numPr>
        <w:spacing w:line="276" w:lineRule="auto"/>
        <w:jc w:val="both"/>
        <w:rPr>
          <w:rFonts w:ascii="Raleway" w:hAnsi="Raleway"/>
        </w:rPr>
      </w:pPr>
      <w:r w:rsidRPr="00B551CC">
        <w:rPr>
          <w:rFonts w:ascii="Raleway" w:hAnsi="Raleway"/>
        </w:rPr>
        <w:t>Challenging the status quo</w:t>
      </w:r>
    </w:p>
    <w:p w14:paraId="705A1AF5" w14:textId="77777777" w:rsidR="00E46E83" w:rsidRPr="00B551CC" w:rsidRDefault="00E46E83" w:rsidP="00B551CC">
      <w:pPr>
        <w:pStyle w:val="ListParagraph"/>
        <w:numPr>
          <w:ilvl w:val="0"/>
          <w:numId w:val="10"/>
        </w:numPr>
        <w:spacing w:line="276" w:lineRule="auto"/>
        <w:jc w:val="both"/>
        <w:rPr>
          <w:rFonts w:ascii="Raleway" w:hAnsi="Raleway"/>
        </w:rPr>
      </w:pPr>
      <w:r w:rsidRPr="00B551CC">
        <w:rPr>
          <w:rFonts w:ascii="Raleway" w:hAnsi="Raleway"/>
        </w:rPr>
        <w:t>Continuous improvement</w:t>
      </w:r>
    </w:p>
    <w:p w14:paraId="4BC92E3A" w14:textId="77777777" w:rsidR="00E46E83" w:rsidRPr="00B551CC" w:rsidRDefault="00E46E83" w:rsidP="00B551CC">
      <w:pPr>
        <w:pStyle w:val="ListParagraph"/>
        <w:numPr>
          <w:ilvl w:val="0"/>
          <w:numId w:val="10"/>
        </w:numPr>
        <w:spacing w:line="276" w:lineRule="auto"/>
        <w:jc w:val="both"/>
        <w:rPr>
          <w:rFonts w:ascii="Raleway" w:hAnsi="Raleway"/>
        </w:rPr>
      </w:pPr>
      <w:r w:rsidRPr="00B551CC">
        <w:rPr>
          <w:rFonts w:ascii="Raleway" w:hAnsi="Raleway"/>
        </w:rPr>
        <w:t>A commitment to learning</w:t>
      </w:r>
    </w:p>
    <w:p w14:paraId="7FFF3F68" w14:textId="4B65258E" w:rsidR="00E46E83" w:rsidRPr="00B551CC" w:rsidRDefault="00E46E83" w:rsidP="00B551CC">
      <w:pPr>
        <w:pStyle w:val="ListParagraph"/>
        <w:numPr>
          <w:ilvl w:val="0"/>
          <w:numId w:val="10"/>
        </w:numPr>
        <w:spacing w:line="276" w:lineRule="auto"/>
        <w:jc w:val="both"/>
        <w:rPr>
          <w:rFonts w:ascii="Raleway" w:hAnsi="Raleway"/>
        </w:rPr>
      </w:pPr>
      <w:r w:rsidRPr="00B551CC">
        <w:rPr>
          <w:rFonts w:ascii="Raleway" w:hAnsi="Raleway"/>
        </w:rPr>
        <w:t>Strategy and the bigger picture</w:t>
      </w:r>
    </w:p>
    <w:p w14:paraId="25814327" w14:textId="77777777" w:rsidR="00E46E83" w:rsidRPr="00B551CC" w:rsidRDefault="00E46E83" w:rsidP="00E46E83">
      <w:pPr>
        <w:jc w:val="both"/>
        <w:rPr>
          <w:rFonts w:ascii="Raleway" w:hAnsi="Raleway"/>
          <w:b/>
          <w:sz w:val="22"/>
          <w:szCs w:val="22"/>
        </w:rPr>
      </w:pPr>
      <w:r w:rsidRPr="00B551CC">
        <w:rPr>
          <w:rFonts w:ascii="Raleway" w:hAnsi="Raleway"/>
          <w:b/>
          <w:sz w:val="22"/>
          <w:szCs w:val="22"/>
        </w:rPr>
        <w:t>We’re committed to this team!</w:t>
      </w:r>
    </w:p>
    <w:p w14:paraId="6AFA03E9" w14:textId="77777777" w:rsidR="00E46E83" w:rsidRPr="00B551CC" w:rsidRDefault="00E46E83" w:rsidP="00B551CC">
      <w:pPr>
        <w:pStyle w:val="ListParagraph"/>
        <w:numPr>
          <w:ilvl w:val="0"/>
          <w:numId w:val="10"/>
        </w:numPr>
        <w:spacing w:line="276" w:lineRule="auto"/>
        <w:jc w:val="both"/>
        <w:rPr>
          <w:rFonts w:ascii="Raleway" w:hAnsi="Raleway"/>
        </w:rPr>
      </w:pPr>
      <w:r w:rsidRPr="00B551CC">
        <w:rPr>
          <w:rFonts w:ascii="Raleway" w:hAnsi="Raleway"/>
        </w:rPr>
        <w:t xml:space="preserve">We’re passionate about our </w:t>
      </w:r>
      <w:proofErr w:type="gramStart"/>
      <w:r w:rsidRPr="00B551CC">
        <w:rPr>
          <w:rFonts w:ascii="Raleway" w:hAnsi="Raleway"/>
        </w:rPr>
        <w:t>purpose</w:t>
      </w:r>
      <w:proofErr w:type="gramEnd"/>
    </w:p>
    <w:p w14:paraId="1474EC32" w14:textId="77777777" w:rsidR="00E46E83" w:rsidRPr="00B551CC" w:rsidRDefault="00E46E83" w:rsidP="00B551CC">
      <w:pPr>
        <w:pStyle w:val="ListParagraph"/>
        <w:numPr>
          <w:ilvl w:val="0"/>
          <w:numId w:val="10"/>
        </w:numPr>
        <w:spacing w:line="276" w:lineRule="auto"/>
        <w:jc w:val="both"/>
        <w:rPr>
          <w:rFonts w:ascii="Raleway" w:hAnsi="Raleway"/>
        </w:rPr>
      </w:pPr>
      <w:r w:rsidRPr="00B551CC">
        <w:rPr>
          <w:rFonts w:ascii="Raleway" w:hAnsi="Raleway"/>
        </w:rPr>
        <w:t>We look after each other and “have each other’s backs”</w:t>
      </w:r>
    </w:p>
    <w:p w14:paraId="6495F907" w14:textId="77777777" w:rsidR="00E46E83" w:rsidRPr="00B551CC" w:rsidRDefault="00E46E83" w:rsidP="00B551CC">
      <w:pPr>
        <w:pStyle w:val="ListParagraph"/>
        <w:numPr>
          <w:ilvl w:val="0"/>
          <w:numId w:val="10"/>
        </w:numPr>
        <w:spacing w:line="276" w:lineRule="auto"/>
        <w:jc w:val="both"/>
        <w:rPr>
          <w:rFonts w:ascii="Raleway" w:hAnsi="Raleway"/>
        </w:rPr>
      </w:pPr>
      <w:r w:rsidRPr="00B551CC">
        <w:rPr>
          <w:rFonts w:ascii="Raleway" w:hAnsi="Raleway"/>
        </w:rPr>
        <w:t xml:space="preserve">We do what we say we’ll do – or communicate early if we </w:t>
      </w:r>
      <w:proofErr w:type="gramStart"/>
      <w:r w:rsidRPr="00B551CC">
        <w:rPr>
          <w:rFonts w:ascii="Raleway" w:hAnsi="Raleway"/>
        </w:rPr>
        <w:t>can’t</w:t>
      </w:r>
      <w:proofErr w:type="gramEnd"/>
    </w:p>
    <w:p w14:paraId="687F6A97" w14:textId="77777777" w:rsidR="00E46E83" w:rsidRPr="00B551CC" w:rsidRDefault="00E46E83" w:rsidP="00B551CC">
      <w:pPr>
        <w:pStyle w:val="ListParagraph"/>
        <w:numPr>
          <w:ilvl w:val="0"/>
          <w:numId w:val="10"/>
        </w:numPr>
        <w:spacing w:line="276" w:lineRule="auto"/>
        <w:jc w:val="both"/>
        <w:rPr>
          <w:rFonts w:ascii="Raleway" w:hAnsi="Raleway"/>
        </w:rPr>
      </w:pPr>
      <w:r w:rsidRPr="00B551CC">
        <w:rPr>
          <w:rFonts w:ascii="Raleway" w:hAnsi="Raleway"/>
        </w:rPr>
        <w:t>We keep each other up to speed and inform each other of delays</w:t>
      </w:r>
    </w:p>
    <w:p w14:paraId="1161F891" w14:textId="47B6F7D8" w:rsidR="00A27F37" w:rsidRPr="00B551CC" w:rsidRDefault="00B551CC" w:rsidP="00B551CC">
      <w:pPr>
        <w:pStyle w:val="ListParagraph"/>
        <w:numPr>
          <w:ilvl w:val="0"/>
          <w:numId w:val="10"/>
        </w:numPr>
        <w:spacing w:line="276" w:lineRule="auto"/>
        <w:rPr>
          <w:rFonts w:ascii="Raleway" w:hAnsi="Raleway"/>
          <w:b/>
          <w:color w:val="009999"/>
        </w:rPr>
      </w:pPr>
      <w:r w:rsidRPr="00FC7157">
        <w:rPr>
          <w:b/>
          <w:noProof/>
        </w:rPr>
        <mc:AlternateContent>
          <mc:Choice Requires="wps">
            <w:drawing>
              <wp:anchor distT="45720" distB="45720" distL="114300" distR="114300" simplePos="0" relativeHeight="251665408" behindDoc="0" locked="0" layoutInCell="1" allowOverlap="1" wp14:anchorId="514EE4D9" wp14:editId="41D0E7C7">
                <wp:simplePos x="0" y="0"/>
                <wp:positionH relativeFrom="margin">
                  <wp:align>right</wp:align>
                </wp:positionH>
                <wp:positionV relativeFrom="paragraph">
                  <wp:posOffset>576713</wp:posOffset>
                </wp:positionV>
                <wp:extent cx="6390167" cy="140462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90167" cy="1404620"/>
                        </a:xfrm>
                        <a:prstGeom prst="rect">
                          <a:avLst/>
                        </a:prstGeom>
                        <a:noFill/>
                        <a:ln w="9525">
                          <a:noFill/>
                          <a:miter lim="800000"/>
                          <a:headEnd/>
                          <a:tailEnd/>
                        </a:ln>
                      </wps:spPr>
                      <wps:txbx>
                        <w:txbxContent>
                          <w:p w14:paraId="018AA402" w14:textId="77777777" w:rsidR="00B551CC" w:rsidRPr="00AD1D19" w:rsidRDefault="00B551CC" w:rsidP="00B551CC">
                            <w:pPr>
                              <w:pBdr>
                                <w:top w:val="single" w:sz="4" w:space="1" w:color="auto"/>
                              </w:pBdr>
                              <w:rPr>
                                <w:rFonts w:ascii="Raleway" w:hAnsi="Raleway"/>
                                <w:i/>
                                <w:iCs/>
                                <w:sz w:val="16"/>
                                <w:szCs w:val="16"/>
                              </w:rPr>
                            </w:pPr>
                            <w:r w:rsidRPr="00AD1D19">
                              <w:rPr>
                                <w:rFonts w:ascii="Raleway" w:hAnsi="Raleway"/>
                                <w:i/>
                                <w:iCs/>
                                <w:sz w:val="16"/>
                                <w:szCs w:val="16"/>
                              </w:rPr>
                              <w:t xml:space="preserve">© Culture by Design Limited 2020. All rights reserved. All content (texts, trademarks, illustrations, photos, graphics, files, designs, arrangements, etc.) in this document (except where stated otherwise) are owned by Culture by Design Limited and protected by copyright and other intellectual property legislation. Unless stated otherwise, no content in this presentation may be copied, distributed, or used for any other purpose, without the prior and express written consent from Culture by Design Limited.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14EE4D9" id="_x0000_t202" coordsize="21600,21600" o:spt="202" path="m,l,21600r21600,l21600,xe">
                <v:stroke joinstyle="miter"/>
                <v:path gradientshapeok="t" o:connecttype="rect"/>
              </v:shapetype>
              <v:shape id="_x0000_s1029" type="#_x0000_t202" style="position:absolute;left:0;text-align:left;margin-left:451.95pt;margin-top:45.4pt;width:503.15pt;height:110.6pt;z-index:251665408;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" filled="f" stroked="f">
                <v:textbox style="mso-fit-shape-to-text:t">
                  <w:txbxContent>
                    <w:p w14:paraId="018AA402" w14:textId="77777777" w:rsidR="00B551CC" w:rsidRPr="00AD1D19" w:rsidRDefault="00B551CC" w:rsidP="00B551CC">
                      <w:pPr>
                        <w:pBdr>
                          <w:top w:val="single" w:sz="4" w:space="1" w:color="auto"/>
                        </w:pBdr>
                        <w:rPr>
                          <w:rFonts w:ascii="Raleway" w:hAnsi="Raleway"/>
                          <w:i/>
                          <w:iCs/>
                          <w:sz w:val="16"/>
                          <w:szCs w:val="16"/>
                        </w:rPr>
                      </w:pPr>
                      <w:r w:rsidRPr="00AD1D19">
                        <w:rPr>
                          <w:rFonts w:ascii="Raleway" w:hAnsi="Raleway"/>
                          <w:i/>
                          <w:iCs/>
                          <w:sz w:val="16"/>
                          <w:szCs w:val="16"/>
                        </w:rPr>
                        <w:t xml:space="preserve">© Culture by Design Limited 2020. All rights reserved. All content (texts, trademarks, illustrations, photos, graphics, files, designs, arrangements, etc.) in this document (except where stated otherwise) are owned by Culture by Design Limited and protected by copyright and other intellectual property legislation. Unless stated otherwise, no content in this presentation may be copied, distributed, or used for any other purpose, without the prior and express written consent from Culture by Design Limited. </w:t>
                      </w:r>
                    </w:p>
                  </w:txbxContent>
                </v:textbox>
                <w10:wrap anchorx="margin"/>
              </v:shape>
            </w:pict>
          </mc:Fallback>
        </mc:AlternateContent>
      </w:r>
      <w:r w:rsidR="00E46E83" w:rsidRPr="00B551CC">
        <w:rPr>
          <w:rFonts w:ascii="Raleway" w:hAnsi="Raleway"/>
        </w:rPr>
        <w:t>We have fun</w:t>
      </w:r>
    </w:p>
    <w:sectPr w:rsidR="00A27F37" w:rsidRPr="00B551CC" w:rsidSect="00E16798">
      <w:headerReference w:type="default" r:id="rId9"/>
      <w:headerReference w:type="first" r:id="rId10"/>
      <w:footerReference w:type="first" r:id="rId11"/>
      <w:pgSz w:w="11900" w:h="16840"/>
      <w:pgMar w:top="1783" w:right="843" w:bottom="1702" w:left="993"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C8DADF1" w14:textId="77777777" w:rsidR="00125E69" w:rsidRDefault="00125E69" w:rsidP="00F90327">
      <w:r>
        <w:separator/>
      </w:r>
    </w:p>
  </w:endnote>
  <w:endnote w:type="continuationSeparator" w:id="0">
    <w:p w14:paraId="3CE36BCC" w14:textId="77777777" w:rsidR="00125E69" w:rsidRDefault="00125E69" w:rsidP="00F903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Raleway">
    <w:panose1 w:val="020B0003030101060003"/>
    <w:charset w:val="00"/>
    <w:family w:val="swiss"/>
    <w:pitch w:val="variable"/>
    <w:sig w:usb0="A00002FF" w:usb1="5000205B" w:usb2="00000000" w:usb3="00000000" w:csb0="00000097"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 w:name="Lucida Grande">
    <w:altName w:val="Times New Roman"/>
    <w:charset w:val="00"/>
    <w:family w:val="auto"/>
    <w:pitch w:val="variable"/>
    <w:sig w:usb0="E1000AEF" w:usb1="5000A1FF" w:usb2="00000000" w:usb3="00000000" w:csb0="000001B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44A7C0" w14:textId="7BF40085" w:rsidR="00073E35" w:rsidRDefault="008104D3">
    <w:pPr>
      <w:pStyle w:val="Footer"/>
    </w:pPr>
    <w:r>
      <w:rPr>
        <w:rFonts w:ascii="Times New Roman" w:hAnsi="Times New Roman"/>
        <w:noProof/>
        <w:lang w:val="en-NZ" w:eastAsia="en-NZ"/>
      </w:rPr>
      <mc:AlternateContent>
        <mc:Choice Requires="wps">
          <w:drawing>
            <wp:anchor distT="45720" distB="45720" distL="114300" distR="114300" simplePos="0" relativeHeight="251664384" behindDoc="0" locked="0" layoutInCell="1" allowOverlap="1" wp14:anchorId="2BF184E7" wp14:editId="67108920">
              <wp:simplePos x="0" y="0"/>
              <wp:positionH relativeFrom="column">
                <wp:posOffset>-198310</wp:posOffset>
              </wp:positionH>
              <wp:positionV relativeFrom="page">
                <wp:posOffset>10064115</wp:posOffset>
              </wp:positionV>
              <wp:extent cx="3357245" cy="274955"/>
              <wp:effectExtent l="0" t="0" r="0" b="0"/>
              <wp:wrapNone/>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57245" cy="274955"/>
                      </a:xfrm>
                      <a:prstGeom prst="rect">
                        <a:avLst/>
                      </a:prstGeom>
                      <a:solidFill>
                        <a:srgbClr val="FFFFFF"/>
                      </a:solidFill>
                      <a:ln w="9525">
                        <a:noFill/>
                        <a:miter lim="800000"/>
                        <a:headEnd/>
                        <a:tailEnd/>
                      </a:ln>
                    </wps:spPr>
                    <wps:txbx>
                      <w:txbxContent>
                        <w:p w14:paraId="46D5DFE1" w14:textId="7248B8B7" w:rsidR="00073E35" w:rsidRPr="00BF0ADF" w:rsidRDefault="00073E35" w:rsidP="00EA344C">
                          <w:pPr>
                            <w:ind w:right="127"/>
                            <w:rPr>
                              <w:rFonts w:ascii="Raleway" w:hAnsi="Raleway"/>
                              <w:bCs/>
                              <w:sz w:val="18"/>
                              <w:szCs w:val="18"/>
                            </w:rPr>
                          </w:pPr>
                          <w:r w:rsidRPr="00BF0ADF">
                            <w:rPr>
                              <w:rFonts w:ascii="Raleway" w:hAnsi="Raleway"/>
                              <w:bCs/>
                              <w:sz w:val="18"/>
                              <w:szCs w:val="18"/>
                            </w:rPr>
                            <w:t>Copyright © Culture by Design Ltd.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BF184E7" id="_x0000_t202" coordsize="21600,21600" o:spt="202" path="m,l,21600r21600,l21600,xe">
              <v:stroke joinstyle="miter"/>
              <v:path gradientshapeok="t" o:connecttype="rect"/>
            </v:shapetype>
            <v:shape id="Text Box 217" o:spid="_x0000_s1030" type="#_x0000_t202" style="position:absolute;margin-left:-15.6pt;margin-top:792.45pt;width:264.35pt;height:21.65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" stroked="f">
              <v:textbox>
                <w:txbxContent>
                  <w:p w14:paraId="46D5DFE1" w14:textId="7248B8B7" w:rsidR="00073E35" w:rsidRPr="00BF0ADF" w:rsidRDefault="00073E35" w:rsidP="00EA344C">
                    <w:pPr>
                      <w:ind w:right="127"/>
                      <w:rPr>
                        <w:rFonts w:ascii="Raleway" w:hAnsi="Raleway"/>
                        <w:bCs/>
                        <w:sz w:val="18"/>
                        <w:szCs w:val="18"/>
                      </w:rPr>
                    </w:pPr>
                    <w:r w:rsidRPr="00BF0ADF">
                      <w:rPr>
                        <w:rFonts w:ascii="Raleway" w:hAnsi="Raleway"/>
                        <w:bCs/>
                        <w:sz w:val="18"/>
                        <w:szCs w:val="18"/>
                      </w:rPr>
                      <w:t>Copyright © Culture by Design Ltd.</w:t>
                    </w:r>
                  </w:p>
                </w:txbxContent>
              </v:textbox>
              <w10:wrap anchory="page"/>
            </v:shape>
          </w:pict>
        </mc:Fallback>
      </mc:AlternateContent>
    </w:r>
    <w:r w:rsidR="00BF0ADF">
      <w:rPr>
        <w:noProof/>
        <w:lang w:val="en-NZ" w:eastAsia="en-NZ"/>
      </w:rPr>
      <w:drawing>
        <wp:anchor distT="0" distB="0" distL="114300" distR="114300" simplePos="0" relativeHeight="251655167" behindDoc="0" locked="0" layoutInCell="1" allowOverlap="1" wp14:anchorId="3DD58BA2" wp14:editId="33B68ACB">
          <wp:simplePos x="0" y="0"/>
          <wp:positionH relativeFrom="page">
            <wp:posOffset>4976495</wp:posOffset>
          </wp:positionH>
          <wp:positionV relativeFrom="page">
            <wp:posOffset>9187625</wp:posOffset>
          </wp:positionV>
          <wp:extent cx="2305050" cy="1152525"/>
          <wp:effectExtent l="0" t="0" r="0" b="9525"/>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centia Registered.png"/>
                  <pic:cNvPicPr/>
                </pic:nvPicPr>
                <pic:blipFill>
                  <a:blip r:embed="rId1">
                    <a:extLst>
                      <a:ext uri="{28A0092B-C50C-407E-A947-70E740481C1C}">
                        <a14:useLocalDpi xmlns:a14="http://schemas.microsoft.com/office/drawing/2010/main" val="0"/>
                      </a:ext>
                    </a:extLst>
                  </a:blip>
                  <a:stretch>
                    <a:fillRect/>
                  </a:stretch>
                </pic:blipFill>
                <pic:spPr>
                  <a:xfrm>
                    <a:off x="0" y="0"/>
                    <a:ext cx="2305050" cy="1152525"/>
                  </a:xfrm>
                  <a:prstGeom prst="rect">
                    <a:avLst/>
                  </a:prstGeom>
                </pic:spPr>
              </pic:pic>
            </a:graphicData>
          </a:graphic>
          <wp14:sizeRelH relativeFrom="margin">
            <wp14:pctWidth>0</wp14:pctWidth>
          </wp14:sizeRelH>
          <wp14:sizeRelV relativeFrom="margin">
            <wp14:pctHeight>0</wp14:pctHeight>
          </wp14:sizeRelV>
        </wp:anchor>
      </w:drawing>
    </w:r>
    <w:r w:rsidR="00BF0ADF">
      <w:rPr>
        <w:noProof/>
        <w:lang w:val="en-NZ" w:eastAsia="en-NZ"/>
      </w:rPr>
      <mc:AlternateContent>
        <mc:Choice Requires="wps">
          <w:drawing>
            <wp:anchor distT="0" distB="0" distL="114300" distR="114300" simplePos="0" relativeHeight="251669504" behindDoc="0" locked="0" layoutInCell="1" allowOverlap="1" wp14:anchorId="6742F503" wp14:editId="5AC4EA9F">
              <wp:simplePos x="0" y="0"/>
              <wp:positionH relativeFrom="margin">
                <wp:posOffset>-219265</wp:posOffset>
              </wp:positionH>
              <wp:positionV relativeFrom="paragraph">
                <wp:posOffset>-58420</wp:posOffset>
              </wp:positionV>
              <wp:extent cx="6688455" cy="45085"/>
              <wp:effectExtent l="0" t="0" r="0" b="0"/>
              <wp:wrapThrough wrapText="bothSides">
                <wp:wrapPolygon edited="0">
                  <wp:start x="0" y="0"/>
                  <wp:lineTo x="0" y="9127"/>
                  <wp:lineTo x="21532" y="9127"/>
                  <wp:lineTo x="21532" y="0"/>
                  <wp:lineTo x="0" y="0"/>
                </wp:wrapPolygon>
              </wp:wrapThrough>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6688455" cy="45085"/>
                      </a:xfrm>
                      <a:prstGeom prst="rect">
                        <a:avLst/>
                      </a:prstGeom>
                      <a:solidFill>
                        <a:srgbClr val="002F39"/>
                      </a:solid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11C6EE" id="Rectangle 2" o:spid="_x0000_s1026" style="position:absolute;margin-left:-17.25pt;margin-top:-4.6pt;width:526.65pt;height:3.55pt;flip:y;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" fillcolor="#002f39" stroked="f">
              <w10:wrap type="through" anchorx="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AA7A481" w14:textId="77777777" w:rsidR="00125E69" w:rsidRDefault="00125E69" w:rsidP="00F90327">
      <w:r>
        <w:separator/>
      </w:r>
    </w:p>
  </w:footnote>
  <w:footnote w:type="continuationSeparator" w:id="0">
    <w:p w14:paraId="58DF1664" w14:textId="77777777" w:rsidR="00125E69" w:rsidRDefault="00125E69" w:rsidP="00F9032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7F7F7F" w:themeColor="background1" w:themeShade="7F"/>
        <w:spacing w:val="60"/>
      </w:rPr>
      <w:id w:val="2140378315"/>
      <w:docPartObj>
        <w:docPartGallery w:val="Page Numbers (Top of Page)"/>
        <w:docPartUnique/>
      </w:docPartObj>
    </w:sdtPr>
    <w:sdtEndPr>
      <w:rPr>
        <w:rFonts w:ascii="Raleway" w:hAnsi="Raleway"/>
        <w:b/>
        <w:bCs/>
        <w:noProof/>
        <w:color w:val="auto"/>
        <w:spacing w:val="0"/>
      </w:rPr>
    </w:sdtEndPr>
    <w:sdtContent>
      <w:p w14:paraId="52356875" w14:textId="2D362AB7" w:rsidR="00073E35" w:rsidRPr="009E71EC" w:rsidRDefault="00073E35">
        <w:pPr>
          <w:pStyle w:val="Header"/>
          <w:pBdr>
            <w:bottom w:val="single" w:sz="4" w:space="1" w:color="D9D9D9" w:themeColor="background1" w:themeShade="D9"/>
          </w:pBdr>
          <w:jc w:val="right"/>
          <w:rPr>
            <w:rFonts w:ascii="Raleway" w:hAnsi="Raleway"/>
            <w:b/>
            <w:bCs/>
          </w:rPr>
        </w:pPr>
        <w:r w:rsidRPr="009E71EC">
          <w:rPr>
            <w:rFonts w:ascii="Raleway" w:hAnsi="Raleway"/>
            <w:color w:val="7F7F7F" w:themeColor="background1" w:themeShade="7F"/>
            <w:spacing w:val="60"/>
          </w:rPr>
          <w:t>Page</w:t>
        </w:r>
        <w:r w:rsidRPr="009E71EC">
          <w:rPr>
            <w:rFonts w:ascii="Raleway" w:hAnsi="Raleway"/>
          </w:rPr>
          <w:t xml:space="preserve"> | </w:t>
        </w:r>
        <w:r w:rsidRPr="009E71EC">
          <w:rPr>
            <w:rFonts w:ascii="Raleway" w:hAnsi="Raleway"/>
          </w:rPr>
          <w:fldChar w:fldCharType="begin"/>
        </w:r>
        <w:r w:rsidRPr="009E71EC">
          <w:rPr>
            <w:rFonts w:ascii="Raleway" w:hAnsi="Raleway"/>
          </w:rPr>
          <w:instrText xml:space="preserve"> PAGE   \* MERGEFORMAT </w:instrText>
        </w:r>
        <w:r w:rsidRPr="009E71EC">
          <w:rPr>
            <w:rFonts w:ascii="Raleway" w:hAnsi="Raleway"/>
          </w:rPr>
          <w:fldChar w:fldCharType="separate"/>
        </w:r>
        <w:r w:rsidRPr="009E71EC">
          <w:rPr>
            <w:rFonts w:ascii="Raleway" w:hAnsi="Raleway"/>
            <w:b/>
            <w:bCs/>
            <w:noProof/>
          </w:rPr>
          <w:t>1</w:t>
        </w:r>
        <w:r w:rsidRPr="009E71EC">
          <w:rPr>
            <w:rFonts w:ascii="Raleway" w:hAnsi="Raleway"/>
            <w:b/>
            <w:bCs/>
            <w:noProof/>
          </w:rPr>
          <w:fldChar w:fldCharType="end"/>
        </w:r>
      </w:p>
    </w:sdtContent>
  </w:sdt>
  <w:p w14:paraId="65F528D8" w14:textId="77777777" w:rsidR="00073E35" w:rsidRDefault="00073E3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F4752A" w14:textId="77777777" w:rsidR="00073E35" w:rsidRDefault="00073E35" w:rsidP="00C13F8F">
    <w:pPr>
      <w:pStyle w:val="Header"/>
      <w:ind w:firstLine="72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42" type="#_x0000_t75" style="width:41.4pt;height:46.8pt" o:bullet="t">
        <v:imagedata r:id="rId1" o:title="Bullet Point 1"/>
      </v:shape>
    </w:pict>
  </w:numPicBullet>
  <w:numPicBullet w:numPicBulletId="1">
    <w:pict>
      <v:shape id="_x0000_i1343" type="#_x0000_t75" style="width:36.6pt;height:43.8pt" o:bullet="t">
        <v:imagedata r:id="rId2" o:title="Bullet Point 4"/>
      </v:shape>
    </w:pict>
  </w:numPicBullet>
  <w:numPicBullet w:numPicBulletId="2">
    <w:pict>
      <v:shape id="_x0000_i1344" type="#_x0000_t75" style="width:283.45pt;height:283.45pt" o:bullet="t">
        <v:imagedata r:id="rId3" o:title="Shape-10"/>
      </v:shape>
    </w:pict>
  </w:numPicBullet>
  <w:numPicBullet w:numPicBulletId="3">
    <w:pict>
      <v:shape id="_x0000_i1345" type="#_x0000_t75" style="width:100.5pt;height:100.5pt" o:bullet="t">
        <v:imagedata r:id="rId4" o:title="Red Bullet"/>
      </v:shape>
    </w:pict>
  </w:numPicBullet>
  <w:numPicBullet w:numPicBulletId="4">
    <w:pict>
      <v:shape id="_x0000_i1346" type="#_x0000_t75" style="width:46.2pt;height:49.8pt" o:bullet="t">
        <v:imagedata r:id="rId5" o:title="Bullet Point 2"/>
      </v:shape>
    </w:pict>
  </w:numPicBullet>
  <w:abstractNum w:abstractNumId="0" w15:restartNumberingAfterBreak="0">
    <w:nsid w:val="034D584C"/>
    <w:multiLevelType w:val="hybridMultilevel"/>
    <w:tmpl w:val="553A29B2"/>
    <w:lvl w:ilvl="0" w:tplc="14090001">
      <w:start w:val="1"/>
      <w:numFmt w:val="bullet"/>
      <w:lvlText w:val=""/>
      <w:lvlJc w:val="left"/>
      <w:pPr>
        <w:ind w:left="720" w:hanging="360"/>
      </w:pPr>
      <w:rPr>
        <w:rFonts w:ascii="Symbol" w:hAnsi="Symbol" w:hint="default"/>
        <w:color w:val="auto"/>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 w15:restartNumberingAfterBreak="0">
    <w:nsid w:val="054B37A3"/>
    <w:multiLevelType w:val="hybridMultilevel"/>
    <w:tmpl w:val="F8DCDC9A"/>
    <w:lvl w:ilvl="0" w:tplc="3550AE8A">
      <w:numFmt w:val="bullet"/>
      <w:lvlText w:val=""/>
      <w:lvlPicBulletId w:val="0"/>
      <w:lvlJc w:val="left"/>
      <w:pPr>
        <w:ind w:left="720" w:hanging="360"/>
      </w:pPr>
      <w:rPr>
        <w:rFonts w:ascii="Symbol" w:eastAsia="MS Mincho" w:hAnsi="Symbol" w:hint="default"/>
        <w:color w:val="auto"/>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 w15:restartNumberingAfterBreak="0">
    <w:nsid w:val="09CD2461"/>
    <w:multiLevelType w:val="hybridMultilevel"/>
    <w:tmpl w:val="961079B6"/>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 w15:restartNumberingAfterBreak="0">
    <w:nsid w:val="10496A0E"/>
    <w:multiLevelType w:val="hybridMultilevel"/>
    <w:tmpl w:val="D7D2260E"/>
    <w:lvl w:ilvl="0" w:tplc="14090001">
      <w:start w:val="1"/>
      <w:numFmt w:val="bullet"/>
      <w:lvlText w:val=""/>
      <w:lvlJc w:val="left"/>
      <w:pPr>
        <w:ind w:left="720" w:hanging="360"/>
      </w:pPr>
      <w:rPr>
        <w:rFonts w:ascii="Symbol" w:hAnsi="Symbol" w:hint="default"/>
      </w:rPr>
    </w:lvl>
    <w:lvl w:ilvl="1" w:tplc="14090003">
      <w:start w:val="1"/>
      <w:numFmt w:val="bullet"/>
      <w:lvlText w:val="o"/>
      <w:lvlJc w:val="left"/>
      <w:pPr>
        <w:ind w:left="1440" w:hanging="360"/>
      </w:pPr>
      <w:rPr>
        <w:rFonts w:ascii="Courier New" w:hAnsi="Courier New" w:cs="Courier New" w:hint="default"/>
      </w:rPr>
    </w:lvl>
    <w:lvl w:ilvl="2" w:tplc="14090005">
      <w:start w:val="1"/>
      <w:numFmt w:val="bullet"/>
      <w:lvlText w:val=""/>
      <w:lvlJc w:val="left"/>
      <w:pPr>
        <w:ind w:left="2160" w:hanging="360"/>
      </w:pPr>
      <w:rPr>
        <w:rFonts w:ascii="Wingdings" w:hAnsi="Wingdings" w:hint="default"/>
      </w:rPr>
    </w:lvl>
    <w:lvl w:ilvl="3" w:tplc="14090001">
      <w:start w:val="1"/>
      <w:numFmt w:val="bullet"/>
      <w:lvlText w:val=""/>
      <w:lvlJc w:val="left"/>
      <w:pPr>
        <w:ind w:left="2880" w:hanging="360"/>
      </w:pPr>
      <w:rPr>
        <w:rFonts w:ascii="Symbol" w:hAnsi="Symbol" w:hint="default"/>
      </w:rPr>
    </w:lvl>
    <w:lvl w:ilvl="4" w:tplc="14090003">
      <w:start w:val="1"/>
      <w:numFmt w:val="bullet"/>
      <w:lvlText w:val="o"/>
      <w:lvlJc w:val="left"/>
      <w:pPr>
        <w:ind w:left="3600" w:hanging="360"/>
      </w:pPr>
      <w:rPr>
        <w:rFonts w:ascii="Courier New" w:hAnsi="Courier New" w:cs="Courier New" w:hint="default"/>
      </w:rPr>
    </w:lvl>
    <w:lvl w:ilvl="5" w:tplc="14090005">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4" w15:restartNumberingAfterBreak="0">
    <w:nsid w:val="12351C01"/>
    <w:multiLevelType w:val="hybridMultilevel"/>
    <w:tmpl w:val="1C08D1E8"/>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5" w15:restartNumberingAfterBreak="0">
    <w:nsid w:val="15592BC8"/>
    <w:multiLevelType w:val="hybridMultilevel"/>
    <w:tmpl w:val="AE42BD98"/>
    <w:lvl w:ilvl="0" w:tplc="14090003">
      <w:start w:val="1"/>
      <w:numFmt w:val="bullet"/>
      <w:lvlText w:val="o"/>
      <w:lvlJc w:val="left"/>
      <w:pPr>
        <w:ind w:left="720" w:hanging="360"/>
      </w:pPr>
      <w:rPr>
        <w:rFonts w:ascii="Courier New" w:hAnsi="Courier New" w:cs="Courier New" w:hint="default"/>
      </w:rPr>
    </w:lvl>
    <w:lvl w:ilvl="1" w:tplc="14090003">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6" w15:restartNumberingAfterBreak="0">
    <w:nsid w:val="15BB4A78"/>
    <w:multiLevelType w:val="hybridMultilevel"/>
    <w:tmpl w:val="1F0C600E"/>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7" w15:restartNumberingAfterBreak="0">
    <w:nsid w:val="1B537A5C"/>
    <w:multiLevelType w:val="hybridMultilevel"/>
    <w:tmpl w:val="BF1E8AC0"/>
    <w:lvl w:ilvl="0" w:tplc="14090003">
      <w:start w:val="1"/>
      <w:numFmt w:val="bullet"/>
      <w:lvlText w:val="o"/>
      <w:lvlJc w:val="left"/>
      <w:pPr>
        <w:ind w:left="720" w:hanging="360"/>
      </w:pPr>
      <w:rPr>
        <w:rFonts w:ascii="Courier New" w:hAnsi="Courier New" w:cs="Courier New"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8" w15:restartNumberingAfterBreak="0">
    <w:nsid w:val="1BB111BF"/>
    <w:multiLevelType w:val="hybridMultilevel"/>
    <w:tmpl w:val="0BE49FB2"/>
    <w:lvl w:ilvl="0" w:tplc="FCDE784C">
      <w:start w:val="1"/>
      <w:numFmt w:val="bullet"/>
      <w:lvlText w:val=""/>
      <w:lvlPicBulletId w:val="2"/>
      <w:lvlJc w:val="left"/>
      <w:pPr>
        <w:ind w:left="720" w:hanging="360"/>
      </w:pPr>
      <w:rPr>
        <w:rFonts w:ascii="Symbol" w:hAnsi="Symbol" w:hint="default"/>
        <w:color w:val="auto"/>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9" w15:restartNumberingAfterBreak="0">
    <w:nsid w:val="22A95A8F"/>
    <w:multiLevelType w:val="multilevel"/>
    <w:tmpl w:val="08C4C5E6"/>
    <w:lvl w:ilvl="0">
      <w:start w:val="1"/>
      <w:numFmt w:val="decimal"/>
      <w:pStyle w:val="OrbNIntro"/>
      <w:lvlText w:val="%1.0"/>
      <w:lvlJc w:val="left"/>
      <w:pPr>
        <w:ind w:left="2487" w:hanging="360"/>
      </w:pPr>
      <w:rPr>
        <w:rFonts w:asciiTheme="minorHAnsi" w:hAnsiTheme="minorHAnsi" w:hint="default"/>
        <w:b/>
        <w:i w:val="0"/>
        <w:color w:val="ED1C24"/>
        <w:sz w:val="144"/>
      </w:rPr>
    </w:lvl>
    <w:lvl w:ilvl="1">
      <w:start w:val="1"/>
      <w:numFmt w:val="none"/>
      <w:lvlText w:val=""/>
      <w:lvlJc w:val="left"/>
      <w:pPr>
        <w:ind w:left="2484" w:hanging="357"/>
      </w:pPr>
      <w:rPr>
        <w:rFonts w:hint="default"/>
      </w:rPr>
    </w:lvl>
    <w:lvl w:ilvl="2">
      <w:start w:val="1"/>
      <w:numFmt w:val="decimal"/>
      <w:pStyle w:val="OrbH2"/>
      <w:lvlText w:val="%1.%2%3"/>
      <w:lvlJc w:val="right"/>
      <w:pPr>
        <w:ind w:left="2694" w:hanging="210"/>
      </w:pPr>
      <w:rPr>
        <w:rFonts w:asciiTheme="minorHAnsi" w:hAnsiTheme="minorHAnsi" w:hint="default"/>
        <w:b/>
        <w:i w:val="0"/>
        <w:color w:val="auto"/>
        <w:sz w:val="26"/>
      </w:rPr>
    </w:lvl>
    <w:lvl w:ilvl="3">
      <w:start w:val="1"/>
      <w:numFmt w:val="decimal"/>
      <w:lvlText w:val="%1.%2.%3.%4."/>
      <w:lvlJc w:val="left"/>
      <w:pPr>
        <w:ind w:left="3855" w:hanging="648"/>
      </w:pPr>
      <w:rPr>
        <w:rFonts w:hint="default"/>
      </w:rPr>
    </w:lvl>
    <w:lvl w:ilvl="4">
      <w:start w:val="1"/>
      <w:numFmt w:val="decimal"/>
      <w:lvlText w:val="%1.%2.%3.%4.%5."/>
      <w:lvlJc w:val="left"/>
      <w:pPr>
        <w:ind w:left="4359" w:hanging="792"/>
      </w:pPr>
      <w:rPr>
        <w:rFonts w:hint="default"/>
      </w:rPr>
    </w:lvl>
    <w:lvl w:ilvl="5">
      <w:start w:val="1"/>
      <w:numFmt w:val="decimal"/>
      <w:lvlText w:val="%1.%2.%3.%4.%5.%6."/>
      <w:lvlJc w:val="left"/>
      <w:pPr>
        <w:ind w:left="4863" w:hanging="936"/>
      </w:pPr>
      <w:rPr>
        <w:rFonts w:hint="default"/>
      </w:rPr>
    </w:lvl>
    <w:lvl w:ilvl="6">
      <w:start w:val="1"/>
      <w:numFmt w:val="decimal"/>
      <w:lvlText w:val="%1.%2.%3.%4.%5.%6.%7."/>
      <w:lvlJc w:val="left"/>
      <w:pPr>
        <w:ind w:left="5367" w:hanging="1080"/>
      </w:pPr>
      <w:rPr>
        <w:rFonts w:hint="default"/>
      </w:rPr>
    </w:lvl>
    <w:lvl w:ilvl="7">
      <w:start w:val="1"/>
      <w:numFmt w:val="decimal"/>
      <w:lvlText w:val="%1.%2.%3.%4.%5.%6.%7.%8."/>
      <w:lvlJc w:val="left"/>
      <w:pPr>
        <w:ind w:left="5871" w:hanging="1224"/>
      </w:pPr>
      <w:rPr>
        <w:rFonts w:hint="default"/>
      </w:rPr>
    </w:lvl>
    <w:lvl w:ilvl="8">
      <w:start w:val="1"/>
      <w:numFmt w:val="decimal"/>
      <w:lvlText w:val="%1.%2.%3.%4.%5.%6.%7.%8.%9."/>
      <w:lvlJc w:val="left"/>
      <w:pPr>
        <w:ind w:left="6447" w:hanging="1440"/>
      </w:pPr>
      <w:rPr>
        <w:rFonts w:hint="default"/>
      </w:rPr>
    </w:lvl>
  </w:abstractNum>
  <w:abstractNum w:abstractNumId="10" w15:restartNumberingAfterBreak="0">
    <w:nsid w:val="254B78F3"/>
    <w:multiLevelType w:val="hybridMultilevel"/>
    <w:tmpl w:val="960604F6"/>
    <w:lvl w:ilvl="0" w:tplc="181C2CE8">
      <w:start w:val="1"/>
      <w:numFmt w:val="bullet"/>
      <w:lvlText w:val=""/>
      <w:lvlPicBulletId w:val="3"/>
      <w:lvlJc w:val="left"/>
      <w:pPr>
        <w:ind w:left="720" w:hanging="360"/>
      </w:pPr>
      <w:rPr>
        <w:rFonts w:ascii="Symbol" w:hAnsi="Symbol" w:hint="default"/>
        <w:color w:val="auto"/>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1" w15:restartNumberingAfterBreak="0">
    <w:nsid w:val="257F31C7"/>
    <w:multiLevelType w:val="hybridMultilevel"/>
    <w:tmpl w:val="D4BA7C78"/>
    <w:lvl w:ilvl="0" w:tplc="A608206C">
      <w:start w:val="1"/>
      <w:numFmt w:val="bullet"/>
      <w:lvlText w:val=""/>
      <w:lvlPicBulletId w:val="4"/>
      <w:lvlJc w:val="left"/>
      <w:pPr>
        <w:ind w:left="720" w:hanging="360"/>
      </w:pPr>
      <w:rPr>
        <w:rFonts w:ascii="Symbol" w:hAnsi="Symbol" w:hint="default"/>
        <w:color w:val="auto"/>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2" w15:restartNumberingAfterBreak="0">
    <w:nsid w:val="293512FB"/>
    <w:multiLevelType w:val="hybridMultilevel"/>
    <w:tmpl w:val="CE402B52"/>
    <w:lvl w:ilvl="0" w:tplc="3550AE8A">
      <w:numFmt w:val="bullet"/>
      <w:lvlText w:val=""/>
      <w:lvlPicBulletId w:val="0"/>
      <w:lvlJc w:val="left"/>
      <w:pPr>
        <w:ind w:left="720" w:hanging="360"/>
      </w:pPr>
      <w:rPr>
        <w:rFonts w:ascii="Symbol" w:eastAsia="MS Mincho" w:hAnsi="Symbol" w:hint="default"/>
        <w:color w:val="auto"/>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3" w15:restartNumberingAfterBreak="0">
    <w:nsid w:val="2F116A39"/>
    <w:multiLevelType w:val="hybridMultilevel"/>
    <w:tmpl w:val="D9D2FBFE"/>
    <w:lvl w:ilvl="0" w:tplc="A608206C">
      <w:start w:val="1"/>
      <w:numFmt w:val="bullet"/>
      <w:lvlText w:val=""/>
      <w:lvlPicBulletId w:val="4"/>
      <w:lvlJc w:val="left"/>
      <w:pPr>
        <w:ind w:left="720" w:hanging="360"/>
      </w:pPr>
      <w:rPr>
        <w:rFonts w:ascii="Symbol" w:hAnsi="Symbol" w:hint="default"/>
        <w:color w:val="auto"/>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4" w15:restartNumberingAfterBreak="0">
    <w:nsid w:val="307B0FED"/>
    <w:multiLevelType w:val="hybridMultilevel"/>
    <w:tmpl w:val="3CD08854"/>
    <w:lvl w:ilvl="0" w:tplc="14090003">
      <w:start w:val="1"/>
      <w:numFmt w:val="bullet"/>
      <w:lvlText w:val="o"/>
      <w:lvlJc w:val="left"/>
      <w:pPr>
        <w:ind w:left="720" w:hanging="360"/>
      </w:pPr>
      <w:rPr>
        <w:rFonts w:ascii="Courier New" w:hAnsi="Courier New" w:cs="Courier New"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5" w15:restartNumberingAfterBreak="0">
    <w:nsid w:val="3B9F065A"/>
    <w:multiLevelType w:val="hybridMultilevel"/>
    <w:tmpl w:val="9B64C49C"/>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6" w15:restartNumberingAfterBreak="0">
    <w:nsid w:val="41995474"/>
    <w:multiLevelType w:val="hybridMultilevel"/>
    <w:tmpl w:val="3E5CAAA2"/>
    <w:lvl w:ilvl="0" w:tplc="14090003">
      <w:start w:val="1"/>
      <w:numFmt w:val="bullet"/>
      <w:lvlText w:val="o"/>
      <w:lvlJc w:val="left"/>
      <w:pPr>
        <w:ind w:left="720" w:hanging="360"/>
      </w:pPr>
      <w:rPr>
        <w:rFonts w:ascii="Courier New" w:hAnsi="Courier New" w:cs="Courier New" w:hint="default"/>
        <w:color w:val="auto"/>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7" w15:restartNumberingAfterBreak="0">
    <w:nsid w:val="44960069"/>
    <w:multiLevelType w:val="hybridMultilevel"/>
    <w:tmpl w:val="F43AE81E"/>
    <w:lvl w:ilvl="0" w:tplc="A608206C">
      <w:start w:val="1"/>
      <w:numFmt w:val="bullet"/>
      <w:lvlText w:val=""/>
      <w:lvlPicBulletId w:val="4"/>
      <w:lvlJc w:val="left"/>
      <w:pPr>
        <w:ind w:left="720" w:hanging="360"/>
      </w:pPr>
      <w:rPr>
        <w:rFonts w:ascii="Symbol" w:hAnsi="Symbol" w:hint="default"/>
        <w:color w:val="auto"/>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8" w15:restartNumberingAfterBreak="0">
    <w:nsid w:val="4B357794"/>
    <w:multiLevelType w:val="hybridMultilevel"/>
    <w:tmpl w:val="7D68736C"/>
    <w:lvl w:ilvl="0" w:tplc="88EC5132">
      <w:start w:val="9"/>
      <w:numFmt w:val="bullet"/>
      <w:lvlText w:val="-"/>
      <w:lvlJc w:val="left"/>
      <w:pPr>
        <w:ind w:left="1080" w:hanging="360"/>
      </w:pPr>
      <w:rPr>
        <w:rFonts w:ascii="Raleway" w:eastAsiaTheme="minorHAnsi" w:hAnsi="Raleway" w:cs="Arial" w:hint="default"/>
      </w:rPr>
    </w:lvl>
    <w:lvl w:ilvl="1" w:tplc="14090003">
      <w:start w:val="1"/>
      <w:numFmt w:val="bullet"/>
      <w:lvlText w:val="o"/>
      <w:lvlJc w:val="left"/>
      <w:pPr>
        <w:ind w:left="1800" w:hanging="360"/>
      </w:pPr>
      <w:rPr>
        <w:rFonts w:ascii="Courier New" w:hAnsi="Courier New" w:cs="Courier New" w:hint="default"/>
      </w:rPr>
    </w:lvl>
    <w:lvl w:ilvl="2" w:tplc="14090005">
      <w:start w:val="1"/>
      <w:numFmt w:val="bullet"/>
      <w:lvlText w:val=""/>
      <w:lvlJc w:val="left"/>
      <w:pPr>
        <w:ind w:left="2520" w:hanging="360"/>
      </w:pPr>
      <w:rPr>
        <w:rFonts w:ascii="Wingdings" w:hAnsi="Wingdings" w:hint="default"/>
      </w:rPr>
    </w:lvl>
    <w:lvl w:ilvl="3" w:tplc="14090001" w:tentative="1">
      <w:start w:val="1"/>
      <w:numFmt w:val="bullet"/>
      <w:lvlText w:val=""/>
      <w:lvlJc w:val="left"/>
      <w:pPr>
        <w:ind w:left="3240" w:hanging="360"/>
      </w:pPr>
      <w:rPr>
        <w:rFonts w:ascii="Symbol" w:hAnsi="Symbol" w:hint="default"/>
      </w:rPr>
    </w:lvl>
    <w:lvl w:ilvl="4" w:tplc="14090003" w:tentative="1">
      <w:start w:val="1"/>
      <w:numFmt w:val="bullet"/>
      <w:lvlText w:val="o"/>
      <w:lvlJc w:val="left"/>
      <w:pPr>
        <w:ind w:left="3960" w:hanging="360"/>
      </w:pPr>
      <w:rPr>
        <w:rFonts w:ascii="Courier New" w:hAnsi="Courier New" w:cs="Courier New" w:hint="default"/>
      </w:rPr>
    </w:lvl>
    <w:lvl w:ilvl="5" w:tplc="14090005" w:tentative="1">
      <w:start w:val="1"/>
      <w:numFmt w:val="bullet"/>
      <w:lvlText w:val=""/>
      <w:lvlJc w:val="left"/>
      <w:pPr>
        <w:ind w:left="4680" w:hanging="360"/>
      </w:pPr>
      <w:rPr>
        <w:rFonts w:ascii="Wingdings" w:hAnsi="Wingdings" w:hint="default"/>
      </w:rPr>
    </w:lvl>
    <w:lvl w:ilvl="6" w:tplc="14090001" w:tentative="1">
      <w:start w:val="1"/>
      <w:numFmt w:val="bullet"/>
      <w:lvlText w:val=""/>
      <w:lvlJc w:val="left"/>
      <w:pPr>
        <w:ind w:left="5400" w:hanging="360"/>
      </w:pPr>
      <w:rPr>
        <w:rFonts w:ascii="Symbol" w:hAnsi="Symbol" w:hint="default"/>
      </w:rPr>
    </w:lvl>
    <w:lvl w:ilvl="7" w:tplc="14090003" w:tentative="1">
      <w:start w:val="1"/>
      <w:numFmt w:val="bullet"/>
      <w:lvlText w:val="o"/>
      <w:lvlJc w:val="left"/>
      <w:pPr>
        <w:ind w:left="6120" w:hanging="360"/>
      </w:pPr>
      <w:rPr>
        <w:rFonts w:ascii="Courier New" w:hAnsi="Courier New" w:cs="Courier New" w:hint="default"/>
      </w:rPr>
    </w:lvl>
    <w:lvl w:ilvl="8" w:tplc="14090005" w:tentative="1">
      <w:start w:val="1"/>
      <w:numFmt w:val="bullet"/>
      <w:lvlText w:val=""/>
      <w:lvlJc w:val="left"/>
      <w:pPr>
        <w:ind w:left="6840" w:hanging="360"/>
      </w:pPr>
      <w:rPr>
        <w:rFonts w:ascii="Wingdings" w:hAnsi="Wingdings" w:hint="default"/>
      </w:rPr>
    </w:lvl>
  </w:abstractNum>
  <w:abstractNum w:abstractNumId="19" w15:restartNumberingAfterBreak="0">
    <w:nsid w:val="4CF76329"/>
    <w:multiLevelType w:val="hybridMultilevel"/>
    <w:tmpl w:val="ABDCAB64"/>
    <w:lvl w:ilvl="0" w:tplc="A608206C">
      <w:start w:val="1"/>
      <w:numFmt w:val="bullet"/>
      <w:lvlText w:val=""/>
      <w:lvlPicBulletId w:val="4"/>
      <w:lvlJc w:val="left"/>
      <w:pPr>
        <w:ind w:left="720" w:hanging="360"/>
      </w:pPr>
      <w:rPr>
        <w:rFonts w:ascii="Symbol" w:hAnsi="Symbol" w:hint="default"/>
        <w:color w:val="auto"/>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0" w15:restartNumberingAfterBreak="0">
    <w:nsid w:val="51A27B09"/>
    <w:multiLevelType w:val="hybridMultilevel"/>
    <w:tmpl w:val="BE7C1D9E"/>
    <w:lvl w:ilvl="0" w:tplc="14090003">
      <w:start w:val="1"/>
      <w:numFmt w:val="bullet"/>
      <w:lvlText w:val="o"/>
      <w:lvlJc w:val="left"/>
      <w:pPr>
        <w:ind w:left="720" w:hanging="360"/>
      </w:pPr>
      <w:rPr>
        <w:rFonts w:ascii="Courier New" w:hAnsi="Courier New" w:cs="Courier New"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1" w15:restartNumberingAfterBreak="0">
    <w:nsid w:val="581C67B7"/>
    <w:multiLevelType w:val="hybridMultilevel"/>
    <w:tmpl w:val="3B48B31E"/>
    <w:lvl w:ilvl="0" w:tplc="14090003">
      <w:start w:val="1"/>
      <w:numFmt w:val="bullet"/>
      <w:lvlText w:val="o"/>
      <w:lvlJc w:val="left"/>
      <w:pPr>
        <w:ind w:left="720" w:hanging="360"/>
      </w:pPr>
      <w:rPr>
        <w:rFonts w:ascii="Courier New" w:hAnsi="Courier New" w:cs="Courier New" w:hint="default"/>
        <w:color w:val="auto"/>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2" w15:restartNumberingAfterBreak="0">
    <w:nsid w:val="5BF522EF"/>
    <w:multiLevelType w:val="hybridMultilevel"/>
    <w:tmpl w:val="AB820524"/>
    <w:lvl w:ilvl="0" w:tplc="9D985E80">
      <w:numFmt w:val="bullet"/>
      <w:lvlText w:val="-"/>
      <w:lvlJc w:val="left"/>
      <w:pPr>
        <w:ind w:left="720" w:hanging="360"/>
      </w:pPr>
      <w:rPr>
        <w:rFonts w:ascii="Calibri" w:eastAsiaTheme="minorHAnsi" w:hAnsi="Calibri" w:cstheme="minorBidi"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3" w15:restartNumberingAfterBreak="0">
    <w:nsid w:val="65F07BE7"/>
    <w:multiLevelType w:val="hybridMultilevel"/>
    <w:tmpl w:val="2DF0BCC4"/>
    <w:lvl w:ilvl="0" w:tplc="14090003">
      <w:start w:val="1"/>
      <w:numFmt w:val="bullet"/>
      <w:lvlText w:val="o"/>
      <w:lvlJc w:val="left"/>
      <w:pPr>
        <w:ind w:left="720" w:hanging="360"/>
      </w:pPr>
      <w:rPr>
        <w:rFonts w:ascii="Courier New" w:hAnsi="Courier New" w:cs="Courier New" w:hint="default"/>
        <w:color w:val="auto"/>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4" w15:restartNumberingAfterBreak="0">
    <w:nsid w:val="715A4983"/>
    <w:multiLevelType w:val="hybridMultilevel"/>
    <w:tmpl w:val="C518E176"/>
    <w:lvl w:ilvl="0" w:tplc="14090003">
      <w:start w:val="1"/>
      <w:numFmt w:val="bullet"/>
      <w:lvlText w:val="o"/>
      <w:lvlJc w:val="left"/>
      <w:pPr>
        <w:ind w:left="720" w:hanging="360"/>
      </w:pPr>
      <w:rPr>
        <w:rFonts w:ascii="Courier New" w:hAnsi="Courier New" w:cs="Courier New"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5" w15:restartNumberingAfterBreak="0">
    <w:nsid w:val="71D13040"/>
    <w:multiLevelType w:val="hybridMultilevel"/>
    <w:tmpl w:val="886C2BFC"/>
    <w:lvl w:ilvl="0" w:tplc="53E4DCEC">
      <w:numFmt w:val="bullet"/>
      <w:lvlText w:val=""/>
      <w:lvlPicBulletId w:val="1"/>
      <w:lvlJc w:val="left"/>
      <w:pPr>
        <w:ind w:left="720" w:hanging="360"/>
      </w:pPr>
      <w:rPr>
        <w:rFonts w:ascii="Symbol" w:eastAsia="MS Mincho" w:hAnsi="Symbol" w:hint="default"/>
        <w:color w:val="auto"/>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6" w15:restartNumberingAfterBreak="0">
    <w:nsid w:val="7EFC6039"/>
    <w:multiLevelType w:val="hybridMultilevel"/>
    <w:tmpl w:val="76B8DF46"/>
    <w:lvl w:ilvl="0" w:tplc="14090003">
      <w:start w:val="1"/>
      <w:numFmt w:val="bullet"/>
      <w:lvlText w:val="o"/>
      <w:lvlJc w:val="left"/>
      <w:pPr>
        <w:ind w:left="720" w:hanging="360"/>
      </w:pPr>
      <w:rPr>
        <w:rFonts w:ascii="Courier New" w:hAnsi="Courier New" w:cs="Courier New"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abstractNumId w:val="2"/>
  </w:num>
  <w:num w:numId="2">
    <w:abstractNumId w:val="12"/>
  </w:num>
  <w:num w:numId="3">
    <w:abstractNumId w:val="25"/>
  </w:num>
  <w:num w:numId="4">
    <w:abstractNumId w:val="1"/>
  </w:num>
  <w:num w:numId="5">
    <w:abstractNumId w:val="6"/>
  </w:num>
  <w:num w:numId="6">
    <w:abstractNumId w:val="4"/>
  </w:num>
  <w:num w:numId="7">
    <w:abstractNumId w:val="15"/>
  </w:num>
  <w:num w:numId="8">
    <w:abstractNumId w:val="18"/>
  </w:num>
  <w:num w:numId="9">
    <w:abstractNumId w:val="9"/>
  </w:num>
  <w:num w:numId="10">
    <w:abstractNumId w:val="22"/>
  </w:num>
  <w:num w:numId="11">
    <w:abstractNumId w:val="8"/>
  </w:num>
  <w:num w:numId="12">
    <w:abstractNumId w:val="0"/>
  </w:num>
  <w:num w:numId="13">
    <w:abstractNumId w:val="10"/>
  </w:num>
  <w:num w:numId="14">
    <w:abstractNumId w:val="3"/>
  </w:num>
  <w:num w:numId="15">
    <w:abstractNumId w:val="17"/>
  </w:num>
  <w:num w:numId="16">
    <w:abstractNumId w:val="19"/>
  </w:num>
  <w:num w:numId="17">
    <w:abstractNumId w:val="13"/>
  </w:num>
  <w:num w:numId="18">
    <w:abstractNumId w:val="11"/>
  </w:num>
  <w:num w:numId="19">
    <w:abstractNumId w:val="21"/>
  </w:num>
  <w:num w:numId="20">
    <w:abstractNumId w:val="14"/>
  </w:num>
  <w:num w:numId="21">
    <w:abstractNumId w:val="26"/>
  </w:num>
  <w:num w:numId="22">
    <w:abstractNumId w:val="20"/>
  </w:num>
  <w:num w:numId="23">
    <w:abstractNumId w:val="5"/>
  </w:num>
  <w:num w:numId="24">
    <w:abstractNumId w:val="7"/>
  </w:num>
  <w:num w:numId="25">
    <w:abstractNumId w:val="24"/>
  </w:num>
  <w:num w:numId="26">
    <w:abstractNumId w:val="23"/>
  </w:num>
  <w:num w:numId="2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60"/>
  <w:proofState w:spelling="clean" w:grammar="clean"/>
  <w:attachedTemplate r:id="rId1"/>
  <w:defaultTabStop w:val="720"/>
  <w:characterSpacingControl w:val="doNotCompress"/>
  <w:savePreviewPicture/>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74D50"/>
    <w:rsid w:val="000479EE"/>
    <w:rsid w:val="00073E35"/>
    <w:rsid w:val="00114A76"/>
    <w:rsid w:val="00125E69"/>
    <w:rsid w:val="00153CE3"/>
    <w:rsid w:val="001830CA"/>
    <w:rsid w:val="001975B2"/>
    <w:rsid w:val="001A09F1"/>
    <w:rsid w:val="00202716"/>
    <w:rsid w:val="00225CCF"/>
    <w:rsid w:val="0025101B"/>
    <w:rsid w:val="0029482D"/>
    <w:rsid w:val="002F2C3F"/>
    <w:rsid w:val="00384300"/>
    <w:rsid w:val="003B295E"/>
    <w:rsid w:val="003B6BBB"/>
    <w:rsid w:val="004C5626"/>
    <w:rsid w:val="004D3B1A"/>
    <w:rsid w:val="00517774"/>
    <w:rsid w:val="00544482"/>
    <w:rsid w:val="00560095"/>
    <w:rsid w:val="005C05A8"/>
    <w:rsid w:val="005F5CCC"/>
    <w:rsid w:val="00766B99"/>
    <w:rsid w:val="007974E3"/>
    <w:rsid w:val="007A5BC4"/>
    <w:rsid w:val="007D0E76"/>
    <w:rsid w:val="008104D3"/>
    <w:rsid w:val="0085691F"/>
    <w:rsid w:val="00916E3C"/>
    <w:rsid w:val="00923FBC"/>
    <w:rsid w:val="00930019"/>
    <w:rsid w:val="00937C14"/>
    <w:rsid w:val="009C42AF"/>
    <w:rsid w:val="009D5FA5"/>
    <w:rsid w:val="009E71EC"/>
    <w:rsid w:val="00A209E2"/>
    <w:rsid w:val="00A27F37"/>
    <w:rsid w:val="00A8563D"/>
    <w:rsid w:val="00B02A9C"/>
    <w:rsid w:val="00B52200"/>
    <w:rsid w:val="00B52F00"/>
    <w:rsid w:val="00B5315D"/>
    <w:rsid w:val="00B551CC"/>
    <w:rsid w:val="00B85FC1"/>
    <w:rsid w:val="00B91FC1"/>
    <w:rsid w:val="00BC3818"/>
    <w:rsid w:val="00BF0ADF"/>
    <w:rsid w:val="00BF2287"/>
    <w:rsid w:val="00C11191"/>
    <w:rsid w:val="00C13F8F"/>
    <w:rsid w:val="00D55210"/>
    <w:rsid w:val="00D63CF2"/>
    <w:rsid w:val="00DF1EB2"/>
    <w:rsid w:val="00E00E69"/>
    <w:rsid w:val="00E16798"/>
    <w:rsid w:val="00E46E83"/>
    <w:rsid w:val="00E74D50"/>
    <w:rsid w:val="00EA344C"/>
    <w:rsid w:val="00ED0194"/>
    <w:rsid w:val="00EE6321"/>
    <w:rsid w:val="00F00C2E"/>
    <w:rsid w:val="00F30BC0"/>
    <w:rsid w:val="00F90327"/>
    <w:rsid w:val="00F907A6"/>
    <w:rsid w:val="00FB543E"/>
    <w:rsid w:val="00FF387B"/>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F481D2F"/>
  <w14:defaultImageDpi w14:val="300"/>
  <w15:chartTrackingRefBased/>
  <w15:docId w15:val="{85058173-BF32-4E01-BCCE-34F9D4322E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MS Mincho" w:hAnsi="Cambria" w:cs="Times New Roman"/>
        <w:lang w:val="en-NZ" w:eastAsia="en-NZ"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paragraph" w:styleId="Heading1">
    <w:name w:val="heading 1"/>
    <w:basedOn w:val="Normal"/>
    <w:next w:val="Normal"/>
    <w:link w:val="Heading1Char"/>
    <w:uiPriority w:val="9"/>
    <w:qFormat/>
    <w:rsid w:val="00A8563D"/>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semiHidden/>
    <w:unhideWhenUsed/>
    <w:qFormat/>
    <w:rsid w:val="00A8563D"/>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90327"/>
    <w:rPr>
      <w:rFonts w:ascii="Lucida Grande" w:hAnsi="Lucida Grande" w:cs="Lucida Grande"/>
      <w:sz w:val="18"/>
      <w:szCs w:val="18"/>
    </w:rPr>
  </w:style>
  <w:style w:type="character" w:customStyle="1" w:styleId="BalloonTextChar">
    <w:name w:val="Balloon Text Char"/>
    <w:link w:val="BalloonText"/>
    <w:uiPriority w:val="99"/>
    <w:semiHidden/>
    <w:rsid w:val="00F90327"/>
    <w:rPr>
      <w:rFonts w:ascii="Lucida Grande" w:hAnsi="Lucida Grande" w:cs="Lucida Grande"/>
      <w:sz w:val="18"/>
      <w:szCs w:val="18"/>
    </w:rPr>
  </w:style>
  <w:style w:type="paragraph" w:styleId="Header">
    <w:name w:val="header"/>
    <w:basedOn w:val="Normal"/>
    <w:link w:val="HeaderChar"/>
    <w:uiPriority w:val="99"/>
    <w:unhideWhenUsed/>
    <w:rsid w:val="00F90327"/>
    <w:pPr>
      <w:tabs>
        <w:tab w:val="center" w:pos="4320"/>
        <w:tab w:val="right" w:pos="8640"/>
      </w:tabs>
    </w:pPr>
  </w:style>
  <w:style w:type="character" w:customStyle="1" w:styleId="HeaderChar">
    <w:name w:val="Header Char"/>
    <w:basedOn w:val="DefaultParagraphFont"/>
    <w:link w:val="Header"/>
    <w:uiPriority w:val="99"/>
    <w:rsid w:val="00F90327"/>
  </w:style>
  <w:style w:type="paragraph" w:styleId="Footer">
    <w:name w:val="footer"/>
    <w:basedOn w:val="Normal"/>
    <w:link w:val="FooterChar"/>
    <w:uiPriority w:val="99"/>
    <w:unhideWhenUsed/>
    <w:rsid w:val="00F90327"/>
    <w:pPr>
      <w:tabs>
        <w:tab w:val="center" w:pos="4320"/>
        <w:tab w:val="right" w:pos="8640"/>
      </w:tabs>
    </w:pPr>
  </w:style>
  <w:style w:type="character" w:customStyle="1" w:styleId="FooterChar">
    <w:name w:val="Footer Char"/>
    <w:basedOn w:val="DefaultParagraphFont"/>
    <w:link w:val="Footer"/>
    <w:uiPriority w:val="99"/>
    <w:rsid w:val="00F90327"/>
  </w:style>
  <w:style w:type="paragraph" w:styleId="ListParagraph">
    <w:name w:val="List Paragraph"/>
    <w:basedOn w:val="Normal"/>
    <w:uiPriority w:val="34"/>
    <w:qFormat/>
    <w:rsid w:val="00E74D50"/>
    <w:pPr>
      <w:spacing w:after="160" w:line="259" w:lineRule="auto"/>
      <w:ind w:left="720"/>
      <w:contextualSpacing/>
    </w:pPr>
    <w:rPr>
      <w:rFonts w:asciiTheme="minorHAnsi" w:eastAsiaTheme="minorHAnsi" w:hAnsiTheme="minorHAnsi" w:cstheme="minorBidi"/>
      <w:sz w:val="22"/>
      <w:szCs w:val="22"/>
      <w:lang w:val="en-NZ"/>
    </w:rPr>
  </w:style>
  <w:style w:type="paragraph" w:customStyle="1" w:styleId="OrbQuote">
    <w:name w:val="Orb Quote"/>
    <w:basedOn w:val="Normal"/>
    <w:link w:val="OrbQuoteChar"/>
    <w:qFormat/>
    <w:rsid w:val="00A8563D"/>
    <w:pPr>
      <w:spacing w:after="160" w:line="259" w:lineRule="auto"/>
    </w:pPr>
    <w:rPr>
      <w:rFonts w:asciiTheme="minorHAnsi" w:eastAsiaTheme="minorHAnsi" w:hAnsiTheme="minorHAnsi" w:cstheme="minorBidi"/>
      <w:sz w:val="36"/>
      <w:szCs w:val="36"/>
      <w:lang w:val="en-NZ"/>
    </w:rPr>
  </w:style>
  <w:style w:type="character" w:customStyle="1" w:styleId="OrbQuoteChar">
    <w:name w:val="Orb Quote Char"/>
    <w:basedOn w:val="DefaultParagraphFont"/>
    <w:link w:val="OrbQuote"/>
    <w:rsid w:val="00A8563D"/>
    <w:rPr>
      <w:rFonts w:asciiTheme="minorHAnsi" w:eastAsiaTheme="minorHAnsi" w:hAnsiTheme="minorHAnsi" w:cstheme="minorBidi"/>
      <w:sz w:val="36"/>
      <w:szCs w:val="36"/>
      <w:lang w:eastAsia="en-US"/>
    </w:rPr>
  </w:style>
  <w:style w:type="paragraph" w:customStyle="1" w:styleId="OrbH1">
    <w:name w:val="Orb H1"/>
    <w:basedOn w:val="Heading1"/>
    <w:next w:val="OrbH2"/>
    <w:link w:val="OrbH1Char"/>
    <w:qFormat/>
    <w:rsid w:val="00A8563D"/>
    <w:pPr>
      <w:spacing w:line="259" w:lineRule="auto"/>
    </w:pPr>
    <w:rPr>
      <w:rFonts w:asciiTheme="minorHAnsi" w:hAnsiTheme="minorHAnsi"/>
      <w:b/>
      <w:caps/>
      <w:color w:val="auto"/>
      <w:sz w:val="44"/>
      <w:lang w:val="en-NZ"/>
    </w:rPr>
  </w:style>
  <w:style w:type="character" w:customStyle="1" w:styleId="OrbH1Char">
    <w:name w:val="Orb H1 Char"/>
    <w:basedOn w:val="DefaultParagraphFont"/>
    <w:link w:val="OrbH1"/>
    <w:rsid w:val="00A8563D"/>
    <w:rPr>
      <w:rFonts w:asciiTheme="minorHAnsi" w:eastAsiaTheme="majorEastAsia" w:hAnsiTheme="minorHAnsi" w:cstheme="majorBidi"/>
      <w:b/>
      <w:caps/>
      <w:sz w:val="44"/>
      <w:szCs w:val="32"/>
      <w:lang w:eastAsia="en-US"/>
    </w:rPr>
  </w:style>
  <w:style w:type="paragraph" w:customStyle="1" w:styleId="OrbH2">
    <w:name w:val="Orb H2"/>
    <w:basedOn w:val="Heading2"/>
    <w:next w:val="Normal"/>
    <w:link w:val="OrbH2Char"/>
    <w:qFormat/>
    <w:rsid w:val="00A8563D"/>
    <w:pPr>
      <w:numPr>
        <w:ilvl w:val="2"/>
        <w:numId w:val="9"/>
      </w:numPr>
      <w:spacing w:line="259" w:lineRule="auto"/>
    </w:pPr>
    <w:rPr>
      <w:rFonts w:asciiTheme="minorHAnsi" w:hAnsiTheme="minorHAnsi"/>
      <w:b/>
      <w:color w:val="auto"/>
      <w:lang w:val="en-NZ"/>
    </w:rPr>
  </w:style>
  <w:style w:type="character" w:customStyle="1" w:styleId="OrbH2Char">
    <w:name w:val="Orb H2 Char"/>
    <w:basedOn w:val="OrbH1Char"/>
    <w:link w:val="OrbH2"/>
    <w:rsid w:val="00A8563D"/>
    <w:rPr>
      <w:rFonts w:asciiTheme="minorHAnsi" w:eastAsiaTheme="majorEastAsia" w:hAnsiTheme="minorHAnsi" w:cstheme="majorBidi"/>
      <w:b/>
      <w:caps w:val="0"/>
      <w:sz w:val="26"/>
      <w:szCs w:val="26"/>
      <w:lang w:eastAsia="en-US"/>
    </w:rPr>
  </w:style>
  <w:style w:type="paragraph" w:customStyle="1" w:styleId="OrbNIntro">
    <w:name w:val="Orb N.Intro"/>
    <w:basedOn w:val="ListParagraph"/>
    <w:next w:val="OrbH1"/>
    <w:qFormat/>
    <w:rsid w:val="00A8563D"/>
    <w:pPr>
      <w:numPr>
        <w:numId w:val="9"/>
      </w:numPr>
      <w:spacing w:line="240" w:lineRule="auto"/>
    </w:pPr>
    <w:rPr>
      <w:b/>
      <w:caps/>
      <w:color w:val="ED1C24"/>
      <w:sz w:val="144"/>
      <w:szCs w:val="144"/>
    </w:rPr>
  </w:style>
  <w:style w:type="character" w:customStyle="1" w:styleId="Heading1Char">
    <w:name w:val="Heading 1 Char"/>
    <w:basedOn w:val="DefaultParagraphFont"/>
    <w:link w:val="Heading1"/>
    <w:uiPriority w:val="9"/>
    <w:rsid w:val="00A8563D"/>
    <w:rPr>
      <w:rFonts w:asciiTheme="majorHAnsi" w:eastAsiaTheme="majorEastAsia" w:hAnsiTheme="majorHAnsi" w:cstheme="majorBidi"/>
      <w:color w:val="2E74B5" w:themeColor="accent1" w:themeShade="BF"/>
      <w:sz w:val="32"/>
      <w:szCs w:val="32"/>
      <w:lang w:val="en-US" w:eastAsia="en-US"/>
    </w:rPr>
  </w:style>
  <w:style w:type="character" w:customStyle="1" w:styleId="Heading2Char">
    <w:name w:val="Heading 2 Char"/>
    <w:basedOn w:val="DefaultParagraphFont"/>
    <w:link w:val="Heading2"/>
    <w:uiPriority w:val="9"/>
    <w:semiHidden/>
    <w:rsid w:val="00A8563D"/>
    <w:rPr>
      <w:rFonts w:asciiTheme="majorHAnsi" w:eastAsiaTheme="majorEastAsia" w:hAnsiTheme="majorHAnsi" w:cstheme="majorBidi"/>
      <w:color w:val="2E74B5" w:themeColor="accent1" w:themeShade="BF"/>
      <w:sz w:val="26"/>
      <w:szCs w:val="26"/>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allowPNG/>
  <w:pixelsPerInch w:val="300"/>
</w:webSettings>
</file>

<file path=word/_rels/document.xml.rels><?xml version="1.0" encoding="UTF-8" standalone="yes"?>
<Relationships xmlns="http://schemas.openxmlformats.org/package/2006/relationships"><Relationship Id="rId8" Type="http://schemas.openxmlformats.org/officeDocument/2006/relationships/image" Target="media/image6.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customXml" Target="../customXml/item3.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customXml" Target="../customXml/item2.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G:\My%20Drive\shared%20folder\Culture%20By%20Design\Culture%20Excellence%20Framework\Toolkits\AA%20Toolkit%20Standard\Workshop%20Folder\CbD%20Workbook%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0EBF2AA6DC894449BCDF871F0340D1CC" ma:contentTypeVersion="7" ma:contentTypeDescription="Create a new document." ma:contentTypeScope="" ma:versionID="3518f27f5ce86b4fba7bb21e8c560022">
  <xsd:schema xmlns:xsd="http://www.w3.org/2001/XMLSchema" xmlns:xs="http://www.w3.org/2001/XMLSchema" xmlns:p="http://schemas.microsoft.com/office/2006/metadata/properties" xmlns:ns2="05473fb2-02f4-4159-9838-e4313552dbe6" targetNamespace="http://schemas.microsoft.com/office/2006/metadata/properties" ma:root="true" ma:fieldsID="f9abeedab3988a478a0ab089106f7084" ns2:_="">
    <xsd:import namespace="05473fb2-02f4-4159-9838-e4313552dbe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Tag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5473fb2-02f4-4159-9838-e4313552dbe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MediaLengthInSeconds xmlns="05473fb2-02f4-4159-9838-e4313552dbe6" xsi:nil="true"/>
  </documentManagement>
</p:properties>
</file>

<file path=customXml/itemProps1.xml><?xml version="1.0" encoding="utf-8"?>
<ds:datastoreItem xmlns:ds="http://schemas.openxmlformats.org/officeDocument/2006/customXml" ds:itemID="{D30D6BFD-47E3-40F8-BB8B-D20948D3053E}">
  <ds:schemaRefs>
    <ds:schemaRef ds:uri="http://schemas.openxmlformats.org/officeDocument/2006/bibliography"/>
  </ds:schemaRefs>
</ds:datastoreItem>
</file>

<file path=customXml/itemProps2.xml><?xml version="1.0" encoding="utf-8"?>
<ds:datastoreItem xmlns:ds="http://schemas.openxmlformats.org/officeDocument/2006/customXml" ds:itemID="{17DD09F4-205F-4F19-8642-8D84928C9B70}"/>
</file>

<file path=customXml/itemProps3.xml><?xml version="1.0" encoding="utf-8"?>
<ds:datastoreItem xmlns:ds="http://schemas.openxmlformats.org/officeDocument/2006/customXml" ds:itemID="{67FCF2DF-B846-484C-9081-E650B361A06D}"/>
</file>

<file path=customXml/itemProps4.xml><?xml version="1.0" encoding="utf-8"?>
<ds:datastoreItem xmlns:ds="http://schemas.openxmlformats.org/officeDocument/2006/customXml" ds:itemID="{C5E0FD46-CDA4-49B6-8E9F-CA56FD20D0CC}"/>
</file>

<file path=docProps/app.xml><?xml version="1.0" encoding="utf-8"?>
<Properties xmlns="http://schemas.openxmlformats.org/officeDocument/2006/extended-properties" xmlns:vt="http://schemas.openxmlformats.org/officeDocument/2006/docPropsVTypes">
  <Template>CbD Workbook Template</Template>
  <TotalTime>5971</TotalTime>
  <Pages>10</Pages>
  <Words>1876</Words>
  <Characters>10699</Characters>
  <Application>Microsoft Office Word</Application>
  <DocSecurity>0</DocSecurity>
  <Lines>89</Lines>
  <Paragraphs>25</Paragraphs>
  <ScaleCrop>false</ScaleCrop>
  <HeadingPairs>
    <vt:vector size="4" baseType="variant">
      <vt:variant>
        <vt:lpstr>Title</vt:lpstr>
      </vt:variant>
      <vt:variant>
        <vt:i4>1</vt:i4>
      </vt:variant>
      <vt:variant>
        <vt:lpstr>Headings</vt:lpstr>
      </vt:variant>
      <vt:variant>
        <vt:i4>12</vt:i4>
      </vt:variant>
    </vt:vector>
  </HeadingPairs>
  <TitlesOfParts>
    <vt:vector size="13" baseType="lpstr">
      <vt:lpstr/>
      <vt:lpstr>Leadership</vt:lpstr>
      <vt:lpstr>    We are responsible for robust and consistent leadership capability within ------</vt:lpstr>
      <vt:lpstr>Strategy</vt:lpstr>
      <vt:lpstr>    We are responsible for designing and executing a pioneering strategy to make a p</vt:lpstr>
      <vt:lpstr>Culture</vt:lpstr>
      <vt:lpstr>    We are responsible for building and investing in the culture and values of -----</vt:lpstr>
      <vt:lpstr>Customers &amp; Sales</vt:lpstr>
      <vt:lpstr>    We are responsible for growing sustainable &amp; strategic relationships</vt:lpstr>
      <vt:lpstr>OPERATIONS</vt:lpstr>
      <vt:lpstr>    We are responsible for facilitating the continuous improvement and agile managem</vt:lpstr>
      <vt:lpstr>Financials</vt:lpstr>
      <vt:lpstr>    We are responsible for ensuring the ongoing financial viability &amp; profitability </vt:lpstr>
    </vt:vector>
  </TitlesOfParts>
  <Company/>
  <LinksUpToDate>false</LinksUpToDate>
  <CharactersWithSpaces>12550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Johnston</dc:creator>
  <cp:keywords/>
  <dc:description/>
  <cp:lastModifiedBy>Laura Dickson</cp:lastModifiedBy>
  <cp:revision>16</cp:revision>
  <dcterms:created xsi:type="dcterms:W3CDTF">2018-10-03T04:53:00Z</dcterms:created>
  <dcterms:modified xsi:type="dcterms:W3CDTF">2021-03-01T05:59:00Z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0x0101000EBF2AA6DC894449BCDF871F0340D1CC</vt:lpwstr>
  </property>
  <property fmtid="{D5CDD505-2E9C-101B-9397-08002B2CF9AE}" pid="3" name="Order">
    <vt:r8>89800</vt:r8>
  </property>
  <property fmtid="{D5CDD505-2E9C-101B-9397-08002B2CF9AE}" pid="4" name="_ExtendedDescription">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xd_Signature">
    <vt:bool>false</vt:bool>
  </property>
  <property fmtid="{D5CDD505-2E9C-101B-9397-08002B2CF9AE}" pid="10" name="xd_ProgID">
    <vt:lpwstr/>
  </property>
  <property fmtid="{D5CDD505-2E9C-101B-9397-08002B2CF9AE}" pid="11" name="TemplateUrl">
    <vt:lpwstr/>
  </property>
</Properties>
</file>